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556" w:rsidRDefault="00F40556" w:rsidP="00A371A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40556" w:rsidRPr="00A371AD" w:rsidRDefault="00F40556" w:rsidP="00A371A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371AD">
        <w:rPr>
          <w:rFonts w:ascii="Times New Roman" w:hAnsi="Times New Roman"/>
          <w:sz w:val="24"/>
          <w:szCs w:val="24"/>
        </w:rPr>
        <w:t>Приложение к постановлению</w:t>
      </w:r>
    </w:p>
    <w:p w:rsidR="00F40556" w:rsidRPr="00A371AD" w:rsidRDefault="00F40556" w:rsidP="00A371A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371AD">
        <w:rPr>
          <w:rFonts w:ascii="Times New Roman" w:hAnsi="Times New Roman"/>
          <w:sz w:val="24"/>
          <w:szCs w:val="24"/>
        </w:rPr>
        <w:t>Администрации города Ржева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A371AD">
        <w:rPr>
          <w:rFonts w:ascii="Times New Roman" w:hAnsi="Times New Roman"/>
          <w:sz w:val="24"/>
          <w:szCs w:val="24"/>
        </w:rPr>
        <w:t>Тверской области</w:t>
      </w:r>
    </w:p>
    <w:p w:rsidR="00F40556" w:rsidRPr="00A371AD" w:rsidRDefault="00F40556" w:rsidP="00A371A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371AD">
        <w:rPr>
          <w:rFonts w:ascii="Times New Roman" w:hAnsi="Times New Roman"/>
          <w:sz w:val="24"/>
          <w:szCs w:val="24"/>
        </w:rPr>
        <w:t>от 11.11.2021 № 858</w:t>
      </w:r>
    </w:p>
    <w:p w:rsidR="00F40556" w:rsidRDefault="00F40556" w:rsidP="00A16E0E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F40556" w:rsidRPr="00D10943" w:rsidRDefault="00F40556" w:rsidP="00A16E0E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D10943">
        <w:rPr>
          <w:rFonts w:ascii="Times New Roman" w:hAnsi="Times New Roman"/>
          <w:b/>
          <w:bCs/>
          <w:caps/>
          <w:color w:val="000000"/>
          <w:kern w:val="36"/>
          <w:sz w:val="24"/>
          <w:szCs w:val="24"/>
          <w:lang w:eastAsia="ru-RU"/>
        </w:rPr>
        <w:t>АДМИНИСТРАТИВНЫЙ РЕГЛАМЕНТ</w:t>
      </w:r>
    </w:p>
    <w:p w:rsidR="00F40556" w:rsidRPr="00D10943" w:rsidRDefault="00F40556" w:rsidP="00A16E0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D10943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предоставления муниципальной услуги «Прием заявлений, постановка на учет и зачисление детей в образовательные организации, реализующие основную образовательную программу дошкольного образования»</w:t>
      </w:r>
    </w:p>
    <w:p w:rsidR="00F40556" w:rsidRPr="0069672D" w:rsidRDefault="00F40556" w:rsidP="00A16E0E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69672D">
        <w:rPr>
          <w:rFonts w:ascii="Times New Roman" w:hAnsi="Times New Roman"/>
          <w:b/>
          <w:color w:val="000000"/>
          <w:sz w:val="18"/>
          <w:szCs w:val="18"/>
          <w:lang w:eastAsia="ru-RU"/>
        </w:rPr>
        <w:br/>
      </w:r>
    </w:p>
    <w:p w:rsidR="00F40556" w:rsidRPr="0069672D" w:rsidRDefault="00F40556" w:rsidP="00A16E0E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caps/>
          <w:color w:val="000000"/>
          <w:kern w:val="36"/>
          <w:sz w:val="21"/>
          <w:szCs w:val="21"/>
          <w:lang w:eastAsia="ru-RU"/>
        </w:rPr>
      </w:pPr>
      <w:r>
        <w:rPr>
          <w:rFonts w:ascii="Times New Roman" w:hAnsi="Times New Roman"/>
          <w:b/>
          <w:bCs/>
          <w:caps/>
          <w:color w:val="000000"/>
          <w:kern w:val="36"/>
          <w:sz w:val="21"/>
          <w:szCs w:val="21"/>
          <w:lang w:eastAsia="ru-RU"/>
        </w:rPr>
        <w:t>О</w:t>
      </w:r>
      <w:r w:rsidRPr="0069672D">
        <w:rPr>
          <w:rFonts w:ascii="Times New Roman" w:hAnsi="Times New Roman"/>
          <w:b/>
          <w:bCs/>
          <w:caps/>
          <w:color w:val="000000"/>
          <w:kern w:val="36"/>
          <w:sz w:val="21"/>
          <w:szCs w:val="21"/>
          <w:lang w:eastAsia="ru-RU"/>
        </w:rPr>
        <w:t>СНОВНЫЕ ТЕРМИНЫ, ПОНЯТИЯ И ОПРЕДЕЛЕНИЯ</w:t>
      </w:r>
    </w:p>
    <w:p w:rsidR="00F40556" w:rsidRDefault="00F40556" w:rsidP="00A16E0E">
      <w:pP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A16E0E">
        <w:rPr>
          <w:rFonts w:ascii="Tahoma" w:hAnsi="Tahoma" w:cs="Tahoma"/>
          <w:color w:val="000000"/>
          <w:sz w:val="18"/>
          <w:szCs w:val="18"/>
          <w:lang w:eastAsia="ru-RU"/>
        </w:rPr>
        <w:br/>
      </w:r>
      <w:r w:rsidRPr="00A16E0E">
        <w:rPr>
          <w:rFonts w:ascii="Times New Roman" w:hAnsi="Times New Roman"/>
          <w:b/>
          <w:bCs/>
          <w:color w:val="000000"/>
          <w:lang w:eastAsia="ru-RU"/>
        </w:rPr>
        <w:t>1. Доступность дошкольного образования -</w:t>
      </w:r>
      <w:r w:rsidRPr="00A16E0E">
        <w:rPr>
          <w:rFonts w:ascii="Times New Roman" w:hAnsi="Times New Roman"/>
          <w:color w:val="000000"/>
          <w:lang w:eastAsia="ru-RU"/>
        </w:rPr>
        <w:t> </w:t>
      </w:r>
      <w:r>
        <w:rPr>
          <w:rFonts w:ascii="Times New Roman" w:hAnsi="Times New Roman"/>
          <w:color w:val="000000"/>
          <w:lang w:eastAsia="ru-RU"/>
        </w:rPr>
        <w:t xml:space="preserve"> </w:t>
      </w:r>
      <w:r w:rsidRPr="00A16E0E">
        <w:rPr>
          <w:rFonts w:ascii="Times New Roman" w:hAnsi="Times New Roman"/>
          <w:color w:val="000000"/>
          <w:lang w:eastAsia="ru-RU"/>
        </w:rPr>
        <w:t>это выраженное в процентах отношение численности детей, получающих дошкольное образование (охват контингент), количеству детей, нуждающихся в дошкольном образовании в текущем учебном году к общему количеству детей (охват контингент и актуальный спрос очередь). Под очередью понимается категория «актуальный спрос».</w:t>
      </w:r>
      <w:r w:rsidRPr="00A16E0E">
        <w:rPr>
          <w:rFonts w:ascii="Times New Roman" w:hAnsi="Times New Roman"/>
          <w:color w:val="000000"/>
          <w:lang w:eastAsia="ru-RU"/>
        </w:rPr>
        <w:br/>
      </w:r>
      <w:r w:rsidRPr="00A16E0E">
        <w:rPr>
          <w:rFonts w:ascii="Times New Roman" w:hAnsi="Times New Roman"/>
          <w:b/>
          <w:bCs/>
          <w:color w:val="000000"/>
          <w:lang w:eastAsia="ru-RU"/>
        </w:rPr>
        <w:t>2. Заявитель -</w:t>
      </w:r>
      <w:r w:rsidRPr="00A16E0E">
        <w:rPr>
          <w:rFonts w:ascii="Times New Roman" w:hAnsi="Times New Roman"/>
          <w:color w:val="000000"/>
          <w:lang w:eastAsia="ru-RU"/>
        </w:rPr>
        <w:t> </w:t>
      </w:r>
      <w:r>
        <w:rPr>
          <w:rFonts w:ascii="Times New Roman" w:hAnsi="Times New Roman"/>
          <w:color w:val="000000"/>
          <w:lang w:eastAsia="ru-RU"/>
        </w:rPr>
        <w:t xml:space="preserve"> </w:t>
      </w:r>
      <w:r w:rsidRPr="00A16E0E">
        <w:rPr>
          <w:rFonts w:ascii="Times New Roman" w:hAnsi="Times New Roman"/>
          <w:color w:val="000000"/>
          <w:lang w:eastAsia="ru-RU"/>
        </w:rPr>
        <w:t>родитель или иной законный представитель ребенка.</w:t>
      </w:r>
    </w:p>
    <w:p w:rsidR="00F40556" w:rsidRDefault="00F40556" w:rsidP="00A16E0E">
      <w:pP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A16E0E">
        <w:rPr>
          <w:rFonts w:ascii="Times New Roman" w:hAnsi="Times New Roman"/>
          <w:b/>
          <w:bCs/>
          <w:color w:val="000000"/>
          <w:lang w:eastAsia="ru-RU"/>
        </w:rPr>
        <w:t>3. Заявление - </w:t>
      </w:r>
      <w:r>
        <w:rPr>
          <w:rFonts w:ascii="Times New Roman" w:hAnsi="Times New Roman"/>
          <w:b/>
          <w:bCs/>
          <w:color w:val="000000"/>
          <w:lang w:eastAsia="ru-RU"/>
        </w:rPr>
        <w:t xml:space="preserve"> </w:t>
      </w:r>
      <w:r w:rsidRPr="00A16E0E">
        <w:rPr>
          <w:rFonts w:ascii="Times New Roman" w:hAnsi="Times New Roman"/>
          <w:color w:val="000000"/>
          <w:lang w:eastAsia="ru-RU"/>
        </w:rPr>
        <w:t>заявление родителя (законного представителя детей) о постановке на учет и/или зачислении детей в образовательные организации, реализующие основную образовательную программу дошкольного обр</w:t>
      </w:r>
      <w:r>
        <w:rPr>
          <w:rFonts w:ascii="Times New Roman" w:hAnsi="Times New Roman"/>
          <w:color w:val="000000"/>
          <w:lang w:eastAsia="ru-RU"/>
        </w:rPr>
        <w:t>азования.</w:t>
      </w:r>
    </w:p>
    <w:p w:rsidR="00F40556" w:rsidRDefault="00F40556" w:rsidP="00A16E0E">
      <w:pP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A16E0E">
        <w:rPr>
          <w:rFonts w:ascii="Times New Roman" w:hAnsi="Times New Roman"/>
          <w:color w:val="000000"/>
          <w:lang w:eastAsia="ru-RU"/>
        </w:rPr>
        <w:t>за детьми</w:t>
      </w:r>
      <w:r>
        <w:rPr>
          <w:rFonts w:ascii="Times New Roman" w:hAnsi="Times New Roman"/>
          <w:color w:val="000000"/>
          <w:lang w:eastAsia="ru-RU"/>
        </w:rPr>
        <w:t>.</w:t>
      </w:r>
    </w:p>
    <w:p w:rsidR="00F40556" w:rsidRDefault="00F40556" w:rsidP="00A16E0E">
      <w:pP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b/>
          <w:bCs/>
          <w:color w:val="000000"/>
          <w:lang w:eastAsia="ru-RU"/>
        </w:rPr>
        <w:t>4</w:t>
      </w:r>
      <w:r w:rsidRPr="00A16E0E">
        <w:rPr>
          <w:rFonts w:ascii="Times New Roman" w:hAnsi="Times New Roman"/>
          <w:b/>
          <w:bCs/>
          <w:color w:val="000000"/>
          <w:lang w:eastAsia="ru-RU"/>
        </w:rPr>
        <w:t>. Контингент ОО, реализующих основную образовательную программу дошкольного образования - </w:t>
      </w:r>
      <w:r w:rsidRPr="00A16E0E">
        <w:rPr>
          <w:rFonts w:ascii="Times New Roman" w:hAnsi="Times New Roman"/>
          <w:color w:val="000000"/>
          <w:lang w:eastAsia="ru-RU"/>
        </w:rPr>
        <w:t>численность детей, получающих услугу по дошкольному образованию и/или присмотру и уходу в ОО, реализующих основную образовательную программу дошкольного образования. </w:t>
      </w:r>
      <w:r w:rsidRPr="00A16E0E">
        <w:rPr>
          <w:rFonts w:ascii="Times New Roman" w:hAnsi="Times New Roman"/>
          <w:color w:val="000000"/>
          <w:lang w:eastAsia="ru-RU"/>
        </w:rPr>
        <w:br/>
      </w:r>
      <w:r>
        <w:rPr>
          <w:rFonts w:ascii="Times New Roman" w:hAnsi="Times New Roman"/>
          <w:b/>
          <w:bCs/>
          <w:color w:val="000000"/>
          <w:lang w:eastAsia="ru-RU"/>
        </w:rPr>
        <w:t>5</w:t>
      </w:r>
      <w:r w:rsidRPr="00A16E0E">
        <w:rPr>
          <w:rFonts w:ascii="Times New Roman" w:hAnsi="Times New Roman"/>
          <w:b/>
          <w:bCs/>
          <w:color w:val="000000"/>
          <w:lang w:eastAsia="ru-RU"/>
        </w:rPr>
        <w:t>. Направленные дети (получившие Путевку) - </w:t>
      </w:r>
      <w:r>
        <w:rPr>
          <w:rFonts w:ascii="Times New Roman" w:hAnsi="Times New Roman"/>
          <w:b/>
          <w:bCs/>
          <w:color w:val="000000"/>
          <w:lang w:eastAsia="ru-RU"/>
        </w:rPr>
        <w:t xml:space="preserve"> </w:t>
      </w:r>
      <w:r w:rsidRPr="00A16E0E">
        <w:rPr>
          <w:rFonts w:ascii="Times New Roman" w:hAnsi="Times New Roman"/>
          <w:color w:val="000000"/>
          <w:lang w:eastAsia="ru-RU"/>
        </w:rPr>
        <w:t xml:space="preserve">это дети, направленные в образовательную организацию, для предоставления места, которым предоставлено место в ОО, реализующей основную образовательную программу дошкольного образования (списки утверждены Комиссией по комплектованию будущими воспитанниками образовательных организаций, реализующих основную образовательную программу дошкольного образования, города </w:t>
      </w:r>
      <w:r>
        <w:rPr>
          <w:rFonts w:ascii="Times New Roman" w:hAnsi="Times New Roman"/>
          <w:color w:val="000000"/>
          <w:lang w:eastAsia="ru-RU"/>
        </w:rPr>
        <w:t>Ржева</w:t>
      </w:r>
      <w:r w:rsidRPr="00A16E0E">
        <w:rPr>
          <w:rFonts w:ascii="Times New Roman" w:hAnsi="Times New Roman"/>
          <w:color w:val="000000"/>
          <w:lang w:eastAsia="ru-RU"/>
        </w:rPr>
        <w:t>), но распорядительный акт о зачислении которых еще не издан. Дети из этой категории отображаются в Федеральной системе показателей «электронной очереди» в «актуальном спросе» до издания распорядительного акта как нуждающиеся в предоставлении места о зачислении в ОО, реализующую основную образовательную программу дошкольного образования. </w:t>
      </w:r>
    </w:p>
    <w:p w:rsidR="00F40556" w:rsidRDefault="00F40556" w:rsidP="00A16E0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lang w:eastAsia="ru-RU"/>
        </w:rPr>
      </w:pPr>
      <w:r>
        <w:rPr>
          <w:rFonts w:ascii="Times New Roman" w:hAnsi="Times New Roman"/>
          <w:b/>
          <w:bCs/>
          <w:color w:val="000000"/>
          <w:lang w:eastAsia="ru-RU"/>
        </w:rPr>
        <w:t>6</w:t>
      </w:r>
      <w:r w:rsidRPr="00A16E0E">
        <w:rPr>
          <w:rFonts w:ascii="Times New Roman" w:hAnsi="Times New Roman"/>
          <w:b/>
          <w:bCs/>
          <w:color w:val="000000"/>
          <w:lang w:eastAsia="ru-RU"/>
        </w:rPr>
        <w:t>. Текущий учебный год:</w:t>
      </w:r>
    </w:p>
    <w:p w:rsidR="00F40556" w:rsidRDefault="00F40556" w:rsidP="00D10943">
      <w:pP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 xml:space="preserve">- период </w:t>
      </w:r>
      <w:r w:rsidRPr="00A16E0E">
        <w:rPr>
          <w:rFonts w:ascii="Times New Roman" w:hAnsi="Times New Roman"/>
          <w:color w:val="000000"/>
          <w:lang w:eastAsia="ru-RU"/>
        </w:rPr>
        <w:t>с</w:t>
      </w:r>
      <w:r>
        <w:rPr>
          <w:rFonts w:ascii="Times New Roman" w:hAnsi="Times New Roman"/>
          <w:color w:val="000000"/>
          <w:lang w:eastAsia="ru-RU"/>
        </w:rPr>
        <w:t xml:space="preserve"> 1 сентября по</w:t>
      </w:r>
      <w:r w:rsidRPr="00A16E0E">
        <w:rPr>
          <w:rFonts w:ascii="Times New Roman" w:hAnsi="Times New Roman"/>
          <w:color w:val="000000"/>
          <w:lang w:eastAsia="ru-RU"/>
        </w:rPr>
        <w:t xml:space="preserve"> 31 августа.</w:t>
      </w:r>
    </w:p>
    <w:p w:rsidR="00F40556" w:rsidRDefault="00F40556" w:rsidP="00D10943">
      <w:pP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b/>
          <w:bCs/>
          <w:color w:val="000000"/>
          <w:lang w:eastAsia="ru-RU"/>
        </w:rPr>
        <w:t>7</w:t>
      </w:r>
      <w:r w:rsidRPr="00A16E0E">
        <w:rPr>
          <w:rFonts w:ascii="Times New Roman" w:hAnsi="Times New Roman"/>
          <w:b/>
          <w:bCs/>
          <w:color w:val="000000"/>
          <w:lang w:eastAsia="ru-RU"/>
        </w:rPr>
        <w:t>. Дата постановки на учет - </w:t>
      </w:r>
      <w:r w:rsidRPr="00A16E0E">
        <w:rPr>
          <w:rFonts w:ascii="Times New Roman" w:hAnsi="Times New Roman"/>
          <w:color w:val="000000"/>
          <w:lang w:eastAsia="ru-RU"/>
        </w:rPr>
        <w:t>дата подачи заявления для получения муниципальной услуги по постановке на учет с целью зачисления в ОО, реализующие основную образовательную программу дошкольного образования.</w:t>
      </w:r>
    </w:p>
    <w:p w:rsidR="00F40556" w:rsidRDefault="00F40556" w:rsidP="00A16E0E">
      <w:pP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b/>
          <w:bCs/>
          <w:color w:val="000000"/>
          <w:lang w:eastAsia="ru-RU"/>
        </w:rPr>
        <w:t>8</w:t>
      </w:r>
      <w:r w:rsidRPr="00A16E0E">
        <w:rPr>
          <w:rFonts w:ascii="Times New Roman" w:hAnsi="Times New Roman"/>
          <w:b/>
          <w:bCs/>
          <w:color w:val="000000"/>
          <w:lang w:eastAsia="ru-RU"/>
        </w:rPr>
        <w:t>. Отложенный спрос - </w:t>
      </w:r>
      <w:r w:rsidRPr="00A16E0E">
        <w:rPr>
          <w:rFonts w:ascii="Times New Roman" w:hAnsi="Times New Roman"/>
          <w:color w:val="000000"/>
          <w:lang w:eastAsia="ru-RU"/>
        </w:rPr>
        <w:t>общее количество детей в очереди, у которых желаемая дата зачисления после 1 сентября текущего учебного года (не включая 1 сентября). </w:t>
      </w:r>
    </w:p>
    <w:p w:rsidR="00F40556" w:rsidRDefault="00F40556" w:rsidP="0019454D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lang w:eastAsia="ru-RU"/>
        </w:rPr>
      </w:pPr>
      <w:r>
        <w:rPr>
          <w:rFonts w:ascii="Times New Roman" w:hAnsi="Times New Roman"/>
          <w:b/>
          <w:bCs/>
          <w:color w:val="000000"/>
          <w:lang w:eastAsia="ru-RU"/>
        </w:rPr>
        <w:t>9</w:t>
      </w:r>
      <w:r w:rsidRPr="00A16E0E">
        <w:rPr>
          <w:rFonts w:ascii="Times New Roman" w:hAnsi="Times New Roman"/>
          <w:b/>
          <w:bCs/>
          <w:color w:val="000000"/>
          <w:lang w:eastAsia="ru-RU"/>
        </w:rPr>
        <w:t>. Очередность (актуальный спрос) - </w:t>
      </w:r>
      <w:r w:rsidRPr="00A16E0E">
        <w:rPr>
          <w:rFonts w:ascii="Times New Roman" w:hAnsi="Times New Roman"/>
          <w:color w:val="000000"/>
          <w:lang w:eastAsia="ru-RU"/>
        </w:rPr>
        <w:t>общее количество детей, поставленных на учет для предоставления места в ОО, реализующей основную образовательную программу дошкольного образования, у которых желаемая дата зачисления не позднее 1 сентября текущего учебного года, но не обеспеченных местом на 1 сентября текущего учебного года. </w:t>
      </w:r>
      <w:r>
        <w:rPr>
          <w:rFonts w:ascii="Times New Roman" w:hAnsi="Times New Roman"/>
          <w:b/>
          <w:bCs/>
          <w:color w:val="000000"/>
          <w:lang w:eastAsia="ru-RU"/>
        </w:rPr>
        <w:t xml:space="preserve"> </w:t>
      </w:r>
    </w:p>
    <w:p w:rsidR="00F40556" w:rsidRDefault="00F40556" w:rsidP="0019454D">
      <w:pP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b/>
          <w:bCs/>
          <w:color w:val="000000"/>
          <w:lang w:eastAsia="ru-RU"/>
        </w:rPr>
        <w:t>10. О</w:t>
      </w:r>
      <w:r w:rsidRPr="00A16E0E">
        <w:rPr>
          <w:rFonts w:ascii="Times New Roman" w:hAnsi="Times New Roman"/>
          <w:b/>
          <w:bCs/>
          <w:color w:val="000000"/>
          <w:lang w:eastAsia="ru-RU"/>
        </w:rPr>
        <w:t>бразовательная организация, реализующая основную образовательную программу дошкольного образования - </w:t>
      </w:r>
      <w:r w:rsidRPr="00A16E0E">
        <w:rPr>
          <w:rFonts w:ascii="Times New Roman" w:hAnsi="Times New Roman"/>
          <w:color w:val="000000"/>
          <w:lang w:eastAsia="ru-RU"/>
        </w:rPr>
        <w:t>ОО, реализующая основную образовательную программу дошкольного образования, указанная заявителем и являющаяся наиболее предпочтительной для зачисления. </w:t>
      </w:r>
      <w:r w:rsidRPr="00A16E0E">
        <w:rPr>
          <w:rFonts w:ascii="Times New Roman" w:hAnsi="Times New Roman"/>
          <w:color w:val="000000"/>
          <w:lang w:eastAsia="ru-RU"/>
        </w:rPr>
        <w:br/>
      </w:r>
      <w:r>
        <w:rPr>
          <w:rFonts w:ascii="Times New Roman" w:hAnsi="Times New Roman"/>
          <w:b/>
          <w:bCs/>
          <w:color w:val="000000"/>
          <w:lang w:eastAsia="ru-RU"/>
        </w:rPr>
        <w:t>11</w:t>
      </w:r>
      <w:r w:rsidRPr="00A16E0E">
        <w:rPr>
          <w:rFonts w:ascii="Times New Roman" w:hAnsi="Times New Roman"/>
          <w:b/>
          <w:bCs/>
          <w:color w:val="000000"/>
          <w:lang w:eastAsia="ru-RU"/>
        </w:rPr>
        <w:t>. Распределение детей - </w:t>
      </w:r>
      <w:r>
        <w:rPr>
          <w:rFonts w:ascii="Times New Roman" w:hAnsi="Times New Roman"/>
          <w:color w:val="000000"/>
          <w:lang w:eastAsia="ru-RU"/>
        </w:rPr>
        <w:t>последовательность действий О</w:t>
      </w:r>
      <w:r w:rsidRPr="00A16E0E">
        <w:rPr>
          <w:rFonts w:ascii="Times New Roman" w:hAnsi="Times New Roman"/>
          <w:color w:val="000000"/>
          <w:lang w:eastAsia="ru-RU"/>
        </w:rPr>
        <w:t xml:space="preserve">тдела образования администрации города </w:t>
      </w:r>
      <w:r>
        <w:rPr>
          <w:rFonts w:ascii="Times New Roman" w:hAnsi="Times New Roman"/>
          <w:color w:val="000000"/>
          <w:lang w:eastAsia="ru-RU"/>
        </w:rPr>
        <w:t>Ржева</w:t>
      </w:r>
      <w:r w:rsidRPr="00A16E0E">
        <w:rPr>
          <w:rFonts w:ascii="Times New Roman" w:hAnsi="Times New Roman"/>
          <w:color w:val="000000"/>
          <w:lang w:eastAsia="ru-RU"/>
        </w:rPr>
        <w:t xml:space="preserve"> по распределению детей, нуждающихся в предоставлении места в ОО, реализующей основную образовательную программу дошкольного образования, на текущую дату, на свободные, освободившиеся места. </w:t>
      </w:r>
    </w:p>
    <w:p w:rsidR="00F40556" w:rsidRDefault="00F40556" w:rsidP="00A16E0E">
      <w:pP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b/>
          <w:bCs/>
          <w:color w:val="000000"/>
          <w:lang w:eastAsia="ru-RU"/>
        </w:rPr>
        <w:t>12</w:t>
      </w:r>
      <w:r w:rsidRPr="00A16E0E">
        <w:rPr>
          <w:rFonts w:ascii="Times New Roman" w:hAnsi="Times New Roman"/>
          <w:b/>
          <w:bCs/>
          <w:color w:val="000000"/>
          <w:lang w:eastAsia="ru-RU"/>
        </w:rPr>
        <w:t>. Регистрация заявления - </w:t>
      </w:r>
      <w:r w:rsidRPr="00A16E0E">
        <w:rPr>
          <w:rFonts w:ascii="Times New Roman" w:hAnsi="Times New Roman"/>
          <w:color w:val="000000"/>
          <w:lang w:eastAsia="ru-RU"/>
        </w:rPr>
        <w:t>процесс внесения информации о заявителе/ребенке/желаемых параметрах комплектования в ОО, реализующие основную образовательную программу дошкольного образования в Автоматизированной информационной системе «Е – услуги. Образование» (далее АИС «Е – услуги. Образование»).</w:t>
      </w:r>
    </w:p>
    <w:p w:rsidR="00F40556" w:rsidRDefault="00F40556" w:rsidP="00A16E0E">
      <w:pP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b/>
          <w:bCs/>
          <w:color w:val="000000"/>
          <w:lang w:eastAsia="ru-RU"/>
        </w:rPr>
        <w:t>13</w:t>
      </w:r>
      <w:r w:rsidRPr="00A16E0E">
        <w:rPr>
          <w:rFonts w:ascii="Times New Roman" w:hAnsi="Times New Roman"/>
          <w:b/>
          <w:bCs/>
          <w:color w:val="000000"/>
          <w:lang w:eastAsia="ru-RU"/>
        </w:rPr>
        <w:t>. АИС – </w:t>
      </w:r>
      <w:r w:rsidRPr="00A16E0E">
        <w:rPr>
          <w:rFonts w:ascii="Times New Roman" w:hAnsi="Times New Roman"/>
          <w:color w:val="000000"/>
          <w:lang w:eastAsia="ru-RU"/>
        </w:rPr>
        <w:t>автоматизированная информационная система, обеспечивающая прием заявлений, учет детей, находящихся в очереди («электронная очередь»), постановку на учет и зачисление детей в ОО, реализующие основную образовательную программу дошкольного образования в субъектах Российской Федерации.</w:t>
      </w:r>
    </w:p>
    <w:p w:rsidR="00F40556" w:rsidRDefault="00F40556" w:rsidP="00A16E0E">
      <w:pP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b/>
          <w:bCs/>
          <w:color w:val="000000"/>
          <w:lang w:eastAsia="ru-RU"/>
        </w:rPr>
        <w:t>14</w:t>
      </w:r>
      <w:r w:rsidRPr="00A16E0E">
        <w:rPr>
          <w:rFonts w:ascii="Times New Roman" w:hAnsi="Times New Roman"/>
          <w:b/>
          <w:bCs/>
          <w:color w:val="000000"/>
          <w:lang w:eastAsia="ru-RU"/>
        </w:rPr>
        <w:t>. Учет детей, нуждающихся в предоставлении места в ОО, реализующей основную образовательную программу дошкольного образования </w:t>
      </w:r>
      <w:r w:rsidRPr="00A16E0E">
        <w:rPr>
          <w:rFonts w:ascii="Times New Roman" w:hAnsi="Times New Roman"/>
          <w:color w:val="000000"/>
          <w:lang w:eastAsia="ru-RU"/>
        </w:rPr>
        <w:t>(далее учет) – муниципальная услуга регистрации детей, нуждающихся в предоставлении места в ОО, реализующей основную образовательную программу дошкольного образования, на едином общедоступном портале, специально созданном в сети Интернет, фиксирующая дату постановки ребенка на учет, желаемую дату предоставления ребенку места в ОО, реализующую основную образовательную программу дошкольного образования, возраст ребенка. Результат постановки детей на учет - формирование «электронной очереди» (далее ЭО) - поименного электронного списка детей, нуждающихся в дошкольном образовании и/или присмотре и уходе в организации и/или иных формах. Количество детей в категории «учет» равно суммарному количеству детей в категориях «актуального» и «отложенного спроса». </w:t>
      </w:r>
    </w:p>
    <w:p w:rsidR="00F40556" w:rsidRDefault="00F40556" w:rsidP="00A16E0E">
      <w:pP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</w:p>
    <w:p w:rsidR="00F40556" w:rsidRDefault="00F40556" w:rsidP="00A16E0E">
      <w:pP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</w:p>
    <w:p w:rsidR="00F40556" w:rsidRPr="005B6ECE" w:rsidRDefault="00F40556" w:rsidP="00DE6D87">
      <w:pPr>
        <w:spacing w:after="0" w:line="240" w:lineRule="auto"/>
        <w:jc w:val="center"/>
        <w:rPr>
          <w:rFonts w:ascii="Times New Roman" w:hAnsi="Times New Roman"/>
          <w:b/>
          <w:bCs/>
          <w:caps/>
          <w:color w:val="000000"/>
          <w:kern w:val="36"/>
          <w:sz w:val="21"/>
          <w:szCs w:val="21"/>
          <w:lang w:eastAsia="ru-RU"/>
        </w:rPr>
      </w:pPr>
      <w:r w:rsidRPr="005B6ECE">
        <w:rPr>
          <w:rFonts w:ascii="Times New Roman" w:hAnsi="Times New Roman"/>
          <w:b/>
          <w:bCs/>
          <w:caps/>
          <w:color w:val="000000"/>
          <w:kern w:val="36"/>
          <w:sz w:val="21"/>
          <w:szCs w:val="21"/>
          <w:lang w:eastAsia="ru-RU"/>
        </w:rPr>
        <w:t>1. ОБЩИЕ ПОЛОЖЕНИЯ</w:t>
      </w:r>
    </w:p>
    <w:p w:rsidR="00F40556" w:rsidRPr="00A36575" w:rsidRDefault="00F40556" w:rsidP="00DE6D87">
      <w:pPr>
        <w:spacing w:after="0" w:line="240" w:lineRule="auto"/>
        <w:ind w:firstLine="720"/>
        <w:jc w:val="both"/>
        <w:rPr>
          <w:rStyle w:val="a0"/>
          <w:lang w:val="ru-RU"/>
        </w:rPr>
      </w:pPr>
      <w:r w:rsidRPr="00A16E0E">
        <w:rPr>
          <w:rFonts w:ascii="Tahoma" w:hAnsi="Tahoma" w:cs="Tahoma"/>
          <w:color w:val="000000"/>
          <w:sz w:val="18"/>
          <w:szCs w:val="18"/>
          <w:lang w:eastAsia="ru-RU"/>
        </w:rPr>
        <w:br/>
      </w:r>
      <w:r>
        <w:rPr>
          <w:rFonts w:ascii="Tahoma" w:hAnsi="Tahoma" w:cs="Tahoma"/>
          <w:color w:val="000000"/>
          <w:sz w:val="18"/>
          <w:szCs w:val="18"/>
          <w:lang w:eastAsia="ru-RU"/>
        </w:rPr>
        <w:t xml:space="preserve">         </w:t>
      </w:r>
      <w:r w:rsidRPr="0069672D">
        <w:rPr>
          <w:rFonts w:ascii="Times New Roman" w:hAnsi="Times New Roman"/>
          <w:bCs/>
          <w:color w:val="000000"/>
          <w:lang w:eastAsia="ru-RU"/>
        </w:rPr>
        <w:t>1.1</w:t>
      </w:r>
      <w:r w:rsidRPr="00DE6D87">
        <w:rPr>
          <w:rFonts w:ascii="Times New Roman" w:hAnsi="Times New Roman"/>
          <w:bCs/>
          <w:color w:val="000000"/>
          <w:lang w:eastAsia="ru-RU"/>
        </w:rPr>
        <w:t>.</w:t>
      </w:r>
      <w:r w:rsidRPr="00DE6D87">
        <w:rPr>
          <w:rFonts w:ascii="Times New Roman" w:hAnsi="Times New Roman"/>
          <w:color w:val="000000"/>
          <w:lang w:eastAsia="ru-RU"/>
        </w:rPr>
        <w:t> </w:t>
      </w:r>
      <w:r w:rsidRPr="00A36575">
        <w:rPr>
          <w:rStyle w:val="a0"/>
          <w:lang w:val="ru-RU"/>
        </w:rPr>
        <w:t>Административный регламент предоставления муниципальной</w:t>
      </w:r>
      <w:r>
        <w:rPr>
          <w:rStyle w:val="a0"/>
          <w:lang w:val="ru-RU"/>
        </w:rPr>
        <w:t xml:space="preserve"> государственной</w:t>
      </w:r>
      <w:r w:rsidRPr="00A36575">
        <w:rPr>
          <w:rStyle w:val="a0"/>
          <w:lang w:val="ru-RU"/>
        </w:rPr>
        <w:t xml:space="preserve"> услуги «Прием заявлений, постановка на учет и зачисление детей в образовательные организации, реализующие основную образовательную программу до</w:t>
      </w:r>
      <w:r>
        <w:rPr>
          <w:rStyle w:val="a0"/>
          <w:lang w:val="ru-RU"/>
        </w:rPr>
        <w:t>школьного образования (далее – А</w:t>
      </w:r>
      <w:r w:rsidRPr="00A36575">
        <w:rPr>
          <w:rStyle w:val="a0"/>
          <w:lang w:val="ru-RU"/>
        </w:rPr>
        <w:t>дминистративный регламент) определяет сроки и последовательность действий (административных процедур) при осуществлении полномочий по предоставлению муниципальной услуги п</w:t>
      </w:r>
      <w:r>
        <w:rPr>
          <w:rStyle w:val="a0"/>
          <w:lang w:val="ru-RU"/>
        </w:rPr>
        <w:t xml:space="preserve">о приему заявлений о </w:t>
      </w:r>
      <w:r w:rsidRPr="00A36575">
        <w:rPr>
          <w:rStyle w:val="a0"/>
          <w:lang w:val="ru-RU"/>
        </w:rPr>
        <w:t xml:space="preserve"> постановке на учет и зачислению детей в ОО, реализующие основную образовательную программу дошкольного образования (далее </w:t>
      </w:r>
      <w:r>
        <w:rPr>
          <w:rStyle w:val="a0"/>
          <w:lang w:val="ru-RU"/>
        </w:rPr>
        <w:t>–</w:t>
      </w:r>
      <w:r w:rsidRPr="00A36575">
        <w:rPr>
          <w:rStyle w:val="a0"/>
          <w:lang w:val="ru-RU"/>
        </w:rPr>
        <w:t xml:space="preserve"> муниципальная услуга).</w:t>
      </w:r>
    </w:p>
    <w:p w:rsidR="00F40556" w:rsidRDefault="00F40556" w:rsidP="00DE6D87">
      <w:pPr>
        <w:spacing w:after="240" w:line="240" w:lineRule="auto"/>
        <w:ind w:firstLine="720"/>
        <w:jc w:val="both"/>
        <w:rPr>
          <w:rFonts w:ascii="Times New Roman" w:hAnsi="Times New Roman"/>
          <w:color w:val="000000"/>
          <w:lang w:eastAsia="ru-RU"/>
        </w:rPr>
      </w:pPr>
      <w:r w:rsidRPr="00A36575">
        <w:rPr>
          <w:rFonts w:ascii="Times New Roman" w:hAnsi="Times New Roman"/>
          <w:color w:val="000000"/>
          <w:lang w:eastAsia="ru-RU"/>
        </w:rPr>
        <w:t>Административный регламент разработан в целях повышения качества предоставления муниципальной услуги, создания комфортных условий для участников отношений в соответствии с Федеральным законом от 27 июля 2010 года № 210-ФЗ «Об организации предоставления государственных и муниципальных услуг». </w:t>
      </w:r>
    </w:p>
    <w:p w:rsidR="00F40556" w:rsidRDefault="00F40556" w:rsidP="00A371A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bCs/>
          <w:color w:val="000000"/>
          <w:lang w:eastAsia="ru-RU"/>
        </w:rPr>
        <w:t>1.</w:t>
      </w:r>
      <w:r w:rsidRPr="0069672D">
        <w:rPr>
          <w:rFonts w:ascii="Times New Roman" w:hAnsi="Times New Roman"/>
          <w:bCs/>
          <w:color w:val="000000"/>
          <w:lang w:eastAsia="ru-RU"/>
        </w:rPr>
        <w:t>2</w:t>
      </w:r>
      <w:r w:rsidRPr="007458DB">
        <w:rPr>
          <w:rFonts w:ascii="Times New Roman" w:hAnsi="Times New Roman"/>
          <w:bCs/>
          <w:color w:val="000000"/>
          <w:lang w:eastAsia="ru-RU"/>
        </w:rPr>
        <w:t>.</w:t>
      </w:r>
      <w:r w:rsidRPr="007458DB">
        <w:rPr>
          <w:rFonts w:ascii="Times New Roman" w:hAnsi="Times New Roman"/>
          <w:color w:val="000000"/>
          <w:lang w:eastAsia="ru-RU"/>
        </w:rPr>
        <w:t> </w:t>
      </w:r>
      <w:r w:rsidRPr="00A36575">
        <w:rPr>
          <w:rFonts w:ascii="Times New Roman" w:hAnsi="Times New Roman"/>
          <w:color w:val="000000"/>
          <w:lang w:eastAsia="ru-RU"/>
        </w:rPr>
        <w:t>По</w:t>
      </w:r>
      <w:r>
        <w:rPr>
          <w:rFonts w:ascii="Times New Roman" w:hAnsi="Times New Roman"/>
          <w:color w:val="000000"/>
          <w:lang w:eastAsia="ru-RU"/>
        </w:rPr>
        <w:t>л</w:t>
      </w:r>
      <w:r w:rsidRPr="00A36575">
        <w:rPr>
          <w:rFonts w:ascii="Times New Roman" w:hAnsi="Times New Roman"/>
          <w:color w:val="000000"/>
          <w:lang w:eastAsia="ru-RU"/>
        </w:rPr>
        <w:t>учателями муниципальной услуги являются:</w:t>
      </w:r>
    </w:p>
    <w:p w:rsidR="00F40556" w:rsidRPr="00A36575" w:rsidRDefault="00F40556" w:rsidP="007458DB">
      <w:pPr>
        <w:spacing w:after="240" w:line="240" w:lineRule="auto"/>
        <w:ind w:firstLine="720"/>
        <w:jc w:val="both"/>
        <w:rPr>
          <w:rFonts w:ascii="Times New Roman" w:hAnsi="Times New Roman"/>
          <w:color w:val="000000"/>
          <w:lang w:eastAsia="ru-RU"/>
        </w:rPr>
      </w:pPr>
      <w:r w:rsidRPr="00A36575">
        <w:rPr>
          <w:rFonts w:ascii="Times New Roman" w:hAnsi="Times New Roman"/>
          <w:color w:val="000000"/>
          <w:lang w:eastAsia="ru-RU"/>
        </w:rPr>
        <w:t xml:space="preserve">- граждане Российской Федерации, лица без гражданства и иностранные граждане, на которых в соответствии с законодательством возложена обязанность по воспитанию детей в возрасте от рождения до 8 лет (родители, опекуны или иные законные представители ребенка, далее </w:t>
      </w:r>
      <w:r>
        <w:rPr>
          <w:rFonts w:ascii="Times New Roman" w:hAnsi="Times New Roman"/>
          <w:color w:val="000000"/>
          <w:lang w:eastAsia="ru-RU"/>
        </w:rPr>
        <w:t>–</w:t>
      </w:r>
      <w:r w:rsidRPr="00A36575">
        <w:rPr>
          <w:rFonts w:ascii="Times New Roman" w:hAnsi="Times New Roman"/>
          <w:color w:val="000000"/>
          <w:lang w:eastAsia="ru-RU"/>
        </w:rPr>
        <w:t xml:space="preserve"> заявитель). </w:t>
      </w:r>
    </w:p>
    <w:p w:rsidR="00F40556" w:rsidRPr="00A36575" w:rsidRDefault="00F40556" w:rsidP="007458DB">
      <w:pPr>
        <w:spacing w:after="100" w:afterAutospacing="1" w:line="240" w:lineRule="auto"/>
        <w:ind w:firstLine="720"/>
        <w:jc w:val="both"/>
        <w:rPr>
          <w:rFonts w:ascii="Times New Roman" w:hAnsi="Times New Roman"/>
          <w:color w:val="000000"/>
          <w:lang w:eastAsia="ru-RU"/>
        </w:rPr>
      </w:pPr>
      <w:r w:rsidRPr="00A36575">
        <w:rPr>
          <w:rFonts w:ascii="Times New Roman" w:hAnsi="Times New Roman"/>
          <w:color w:val="000000"/>
          <w:lang w:eastAsia="ru-RU"/>
        </w:rPr>
        <w:t>Право на внеочередное и первоочередное предоставление места в ОО, реализующие основную образовательную пр</w:t>
      </w:r>
      <w:r>
        <w:rPr>
          <w:rFonts w:ascii="Times New Roman" w:hAnsi="Times New Roman"/>
          <w:color w:val="000000"/>
          <w:lang w:eastAsia="ru-RU"/>
        </w:rPr>
        <w:t>ограмму дошкольного образования</w:t>
      </w:r>
      <w:r w:rsidRPr="00A36575">
        <w:rPr>
          <w:rFonts w:ascii="Times New Roman" w:hAnsi="Times New Roman"/>
          <w:color w:val="000000"/>
          <w:lang w:eastAsia="ru-RU"/>
        </w:rPr>
        <w:t xml:space="preserve">, устанавливается в соответствии с федеральным и региональным законодательством, муниципальными нормативно </w:t>
      </w:r>
      <w:r>
        <w:rPr>
          <w:rFonts w:ascii="Times New Roman" w:hAnsi="Times New Roman"/>
          <w:color w:val="000000"/>
          <w:lang w:eastAsia="ru-RU"/>
        </w:rPr>
        <w:t>–</w:t>
      </w:r>
      <w:r w:rsidRPr="00A36575">
        <w:rPr>
          <w:rFonts w:ascii="Times New Roman" w:hAnsi="Times New Roman"/>
          <w:color w:val="000000"/>
          <w:lang w:eastAsia="ru-RU"/>
        </w:rPr>
        <w:t xml:space="preserve"> правовыми актами.</w:t>
      </w:r>
    </w:p>
    <w:p w:rsidR="00F40556" w:rsidRDefault="00F40556" w:rsidP="007458DB">
      <w:pPr>
        <w:pStyle w:val="a"/>
        <w:ind w:firstLine="720"/>
      </w:pPr>
      <w:r w:rsidRPr="0069672D">
        <w:rPr>
          <w:bCs/>
        </w:rPr>
        <w:t>1.3</w:t>
      </w:r>
      <w:r w:rsidRPr="007458DB">
        <w:rPr>
          <w:bCs/>
        </w:rPr>
        <w:t>.</w:t>
      </w:r>
      <w:r w:rsidRPr="00A36575">
        <w:t> Порядок информирования о муниципальной услуге. </w:t>
      </w:r>
    </w:p>
    <w:p w:rsidR="00F40556" w:rsidRDefault="00F40556" w:rsidP="007458DB">
      <w:pPr>
        <w:pStyle w:val="a"/>
        <w:ind w:firstLine="720"/>
      </w:pPr>
      <w:r w:rsidRPr="0069672D">
        <w:rPr>
          <w:bCs/>
        </w:rPr>
        <w:t>1.3.1</w:t>
      </w:r>
      <w:r w:rsidRPr="007458DB">
        <w:rPr>
          <w:bCs/>
        </w:rPr>
        <w:t>.</w:t>
      </w:r>
      <w:r w:rsidRPr="00A36575">
        <w:t> Информирование о порядке предоставления муниципальной услуги осуществляется:</w:t>
      </w:r>
    </w:p>
    <w:p w:rsidR="00F40556" w:rsidRDefault="00F40556" w:rsidP="007458DB">
      <w:pPr>
        <w:pStyle w:val="a"/>
        <w:ind w:firstLine="708"/>
      </w:pPr>
      <w:r>
        <w:t>- О</w:t>
      </w:r>
      <w:r w:rsidRPr="00A36575">
        <w:t xml:space="preserve">тделом образования администрации города </w:t>
      </w:r>
      <w:r>
        <w:t>Ржева</w:t>
      </w:r>
      <w:r w:rsidRPr="00A36575">
        <w:t xml:space="preserve"> (далее – </w:t>
      </w:r>
      <w:r>
        <w:t>Отдел образования</w:t>
      </w:r>
      <w:r w:rsidRPr="00A36575">
        <w:t>).</w:t>
      </w:r>
    </w:p>
    <w:p w:rsidR="00F40556" w:rsidRDefault="00F40556" w:rsidP="007458DB">
      <w:pPr>
        <w:pStyle w:val="a"/>
        <w:ind w:firstLine="708"/>
      </w:pPr>
      <w:r w:rsidRPr="00976E8F">
        <w:rPr>
          <w:bCs/>
        </w:rPr>
        <w:t>Местонахождение Отдела образования:</w:t>
      </w:r>
      <w:r w:rsidRPr="00976E8F">
        <w:t> 172390</w:t>
      </w:r>
      <w:r w:rsidRPr="00A36575">
        <w:t xml:space="preserve">, Тверская область, г. </w:t>
      </w:r>
      <w:r>
        <w:t>Ржев</w:t>
      </w:r>
      <w:r w:rsidRPr="00A36575">
        <w:t xml:space="preserve">, </w:t>
      </w:r>
      <w:r>
        <w:t>Ленинградское шоссе</w:t>
      </w:r>
      <w:r w:rsidRPr="00A36575">
        <w:t>, д.</w:t>
      </w:r>
      <w:r>
        <w:t>42 а</w:t>
      </w:r>
      <w:r w:rsidRPr="00A36575">
        <w:t>.</w:t>
      </w:r>
    </w:p>
    <w:p w:rsidR="00F40556" w:rsidRPr="00976E8F" w:rsidRDefault="00F40556" w:rsidP="007458DB">
      <w:pPr>
        <w:pStyle w:val="a"/>
        <w:ind w:firstLine="708"/>
      </w:pPr>
      <w:r w:rsidRPr="00976E8F">
        <w:rPr>
          <w:bCs/>
        </w:rPr>
        <w:t>Почтовый адрес Отдела образования:</w:t>
      </w:r>
      <w:r w:rsidRPr="00976E8F">
        <w:t> 172390, Тверская область, г. Ржев, Ленинградское шоссе, д.42 а.</w:t>
      </w:r>
    </w:p>
    <w:p w:rsidR="00F40556" w:rsidRPr="00976E8F" w:rsidRDefault="00F40556" w:rsidP="007458DB">
      <w:pPr>
        <w:pStyle w:val="a"/>
        <w:ind w:firstLine="708"/>
      </w:pPr>
      <w:r w:rsidRPr="00976E8F">
        <w:rPr>
          <w:bCs/>
        </w:rPr>
        <w:t>Сайт Отдела образования: </w:t>
      </w:r>
      <w:hyperlink r:id="rId7" w:history="1">
        <w:r w:rsidRPr="00976E8F">
          <w:rPr>
            <w:rStyle w:val="Hyperlink"/>
          </w:rPr>
          <w:t>http://ржев-образование.рф</w:t>
        </w:r>
      </w:hyperlink>
      <w:r w:rsidRPr="00976E8F">
        <w:t xml:space="preserve"> </w:t>
      </w:r>
    </w:p>
    <w:p w:rsidR="00F40556" w:rsidRPr="00976E8F" w:rsidRDefault="00F40556" w:rsidP="007458DB">
      <w:pPr>
        <w:pStyle w:val="a"/>
        <w:ind w:firstLine="708"/>
      </w:pPr>
      <w:r w:rsidRPr="00976E8F">
        <w:rPr>
          <w:bCs/>
        </w:rPr>
        <w:t>Адреса электронной почты Отдела образования: </w:t>
      </w:r>
      <w:hyperlink r:id="rId8" w:history="1">
        <w:r w:rsidRPr="00976E8F">
          <w:rPr>
            <w:rStyle w:val="Hyperlink"/>
            <w:bCs/>
            <w:lang w:val="en-US"/>
          </w:rPr>
          <w:t>rzhevotdobraz</w:t>
        </w:r>
        <w:r w:rsidRPr="00976E8F">
          <w:rPr>
            <w:rStyle w:val="Hyperlink"/>
            <w:bCs/>
          </w:rPr>
          <w:t>@</w:t>
        </w:r>
        <w:r w:rsidRPr="00976E8F">
          <w:rPr>
            <w:rStyle w:val="Hyperlink"/>
            <w:bCs/>
            <w:lang w:val="en-US"/>
          </w:rPr>
          <w:t>yandex</w:t>
        </w:r>
        <w:r w:rsidRPr="00976E8F">
          <w:rPr>
            <w:rStyle w:val="Hyperlink"/>
            <w:bCs/>
          </w:rPr>
          <w:t>.</w:t>
        </w:r>
        <w:r w:rsidRPr="00976E8F">
          <w:rPr>
            <w:rStyle w:val="Hyperlink"/>
            <w:bCs/>
            <w:lang w:val="en-US"/>
          </w:rPr>
          <w:t>ru</w:t>
        </w:r>
      </w:hyperlink>
      <w:r w:rsidRPr="00976E8F">
        <w:rPr>
          <w:bCs/>
        </w:rPr>
        <w:t xml:space="preserve"> </w:t>
      </w:r>
      <w:r w:rsidRPr="00976E8F">
        <w:t> </w:t>
      </w:r>
    </w:p>
    <w:p w:rsidR="00F40556" w:rsidRDefault="00F40556" w:rsidP="007458DB">
      <w:pPr>
        <w:pStyle w:val="a"/>
        <w:ind w:firstLine="708"/>
      </w:pPr>
      <w:r w:rsidRPr="00976E8F">
        <w:rPr>
          <w:bCs/>
        </w:rPr>
        <w:t>Справочный телефон Отдела образования</w:t>
      </w:r>
      <w:r w:rsidRPr="00A36575">
        <w:rPr>
          <w:b/>
          <w:bCs/>
        </w:rPr>
        <w:t>:</w:t>
      </w:r>
      <w:r>
        <w:t> 8 (48 232) 2-20-79</w:t>
      </w:r>
    </w:p>
    <w:p w:rsidR="00F40556" w:rsidRPr="00976E8F" w:rsidRDefault="00F40556" w:rsidP="007458DB">
      <w:pPr>
        <w:pStyle w:val="a"/>
        <w:ind w:firstLine="708"/>
      </w:pPr>
      <w:r w:rsidRPr="00976E8F">
        <w:rPr>
          <w:bCs/>
        </w:rPr>
        <w:t>Факс:</w:t>
      </w:r>
      <w:r w:rsidRPr="00976E8F">
        <w:t> 8 (48 232) 2-20-68</w:t>
      </w:r>
    </w:p>
    <w:p w:rsidR="00F40556" w:rsidRDefault="00F40556" w:rsidP="007458DB">
      <w:pPr>
        <w:pStyle w:val="a"/>
        <w:ind w:firstLine="708"/>
      </w:pPr>
      <w:r w:rsidRPr="00976E8F">
        <w:rPr>
          <w:bCs/>
        </w:rPr>
        <w:t>График работы Отдела образования</w:t>
      </w:r>
      <w:r w:rsidRPr="00A36575">
        <w:rPr>
          <w:b/>
          <w:bCs/>
        </w:rPr>
        <w:t>:</w:t>
      </w:r>
      <w:r w:rsidRPr="00A36575">
        <w:t> с понедельника по четвер</w:t>
      </w:r>
      <w:r>
        <w:t>г - с 8.30 до 17.45, пятница - 8.30</w:t>
      </w:r>
      <w:r w:rsidRPr="00A36575">
        <w:t xml:space="preserve"> до </w:t>
      </w:r>
      <w:r>
        <w:t>16.30</w:t>
      </w:r>
      <w:r w:rsidRPr="00A36575">
        <w:t xml:space="preserve">, перерыв на обед </w:t>
      </w:r>
      <w:r>
        <w:t>–</w:t>
      </w:r>
      <w:r w:rsidRPr="00A36575">
        <w:t xml:space="preserve"> с 13.00 до 14.00.</w:t>
      </w:r>
    </w:p>
    <w:p w:rsidR="00F40556" w:rsidRDefault="00F40556" w:rsidP="007458DB">
      <w:pPr>
        <w:pStyle w:val="a"/>
        <w:ind w:firstLine="708"/>
        <w:rPr>
          <w:bCs/>
        </w:rPr>
      </w:pPr>
      <w:r w:rsidRPr="00976E8F">
        <w:rPr>
          <w:bCs/>
        </w:rPr>
        <w:t xml:space="preserve">График работы </w:t>
      </w:r>
      <w:r>
        <w:rPr>
          <w:bCs/>
        </w:rPr>
        <w:t>специалистов</w:t>
      </w:r>
      <w:r w:rsidRPr="00976E8F">
        <w:rPr>
          <w:bCs/>
        </w:rPr>
        <w:t xml:space="preserve"> Отдела образования по предоставлени</w:t>
      </w:r>
      <w:r>
        <w:rPr>
          <w:bCs/>
        </w:rPr>
        <w:t xml:space="preserve">ю муниципальной услуги </w:t>
      </w:r>
    </w:p>
    <w:p w:rsidR="00F40556" w:rsidRPr="00976E8F" w:rsidRDefault="00F40556" w:rsidP="00A36575">
      <w:pPr>
        <w:pStyle w:val="a"/>
        <w:rPr>
          <w:bCs/>
        </w:rPr>
      </w:pPr>
      <w:r>
        <w:rPr>
          <w:bCs/>
        </w:rPr>
        <w:t>«Прием заявлений, постановка на учет и зачисление</w:t>
      </w:r>
      <w:r w:rsidRPr="00976E8F">
        <w:rPr>
          <w:bCs/>
        </w:rPr>
        <w:t xml:space="preserve"> детей в ОО, реализующие основную образовательную программу дошкольного образования</w:t>
      </w:r>
      <w:r>
        <w:rPr>
          <w:bCs/>
        </w:rPr>
        <w:t>»</w:t>
      </w:r>
      <w:r w:rsidRPr="00976E8F">
        <w:rPr>
          <w:bCs/>
        </w:rPr>
        <w:t>:</w:t>
      </w:r>
    </w:p>
    <w:p w:rsidR="00F40556" w:rsidRDefault="00F40556" w:rsidP="00A36575">
      <w:pPr>
        <w:pStyle w:val="a"/>
      </w:pPr>
      <w:r w:rsidRPr="00A36575">
        <w:t xml:space="preserve">понедельник с </w:t>
      </w:r>
      <w:r>
        <w:t>08.30</w:t>
      </w:r>
      <w:r w:rsidRPr="00A36575">
        <w:t xml:space="preserve"> до </w:t>
      </w:r>
      <w:r>
        <w:t>17.45</w:t>
      </w:r>
      <w:r w:rsidRPr="00A36575">
        <w:t xml:space="preserve"> с пер</w:t>
      </w:r>
      <w:r>
        <w:t>ерывом на обед с 13.00 до 14.00; четверг с 08.30 до 13.00.</w:t>
      </w:r>
    </w:p>
    <w:p w:rsidR="00F40556" w:rsidRDefault="00F40556" w:rsidP="00A36575">
      <w:pPr>
        <w:pStyle w:val="a"/>
      </w:pPr>
    </w:p>
    <w:p w:rsidR="00F40556" w:rsidRDefault="00F40556" w:rsidP="0085622B">
      <w:pPr>
        <w:pStyle w:val="a"/>
        <w:ind w:firstLine="708"/>
      </w:pPr>
      <w:r w:rsidRPr="00704354">
        <w:rPr>
          <w:bCs/>
        </w:rPr>
        <w:t>1.3.2</w:t>
      </w:r>
      <w:r w:rsidRPr="007458DB">
        <w:rPr>
          <w:bCs/>
        </w:rPr>
        <w:t>. </w:t>
      </w:r>
      <w:r w:rsidRPr="00A36575">
        <w:t>Информирование об услуге осуществляется при личном обращении заявителя, с использованием почтовой, телефонной связи, посредством электронной почты, через официальные сайты и единый портал государственных услуг (далее – ЕПГУ) в сети Интернет.</w:t>
      </w:r>
    </w:p>
    <w:p w:rsidR="00F40556" w:rsidRPr="00A36575" w:rsidRDefault="00F40556" w:rsidP="0085622B">
      <w:pPr>
        <w:pStyle w:val="a"/>
        <w:ind w:firstLine="708"/>
      </w:pPr>
      <w:r w:rsidRPr="00A36575">
        <w:t xml:space="preserve">Информация о месте нахождения, графике работы, справочных телефонах, адресе сайта в сети «Интернет» ОО, реализующих основную образовательную программу дошкольного образования, которые в соответствии с частью 3 статьи 1 Федерального закона от 27 июля </w:t>
      </w:r>
      <w:smartTag w:uri="urn:schemas-microsoft-com:office:smarttags" w:element="metricconverter">
        <w:smartTagPr>
          <w:attr w:name="ProductID" w:val="2010 г"/>
        </w:smartTagPr>
        <w:r w:rsidRPr="00A36575">
          <w:t>2010 г</w:t>
        </w:r>
      </w:smartTag>
      <w:r w:rsidRPr="00A36575">
        <w:t xml:space="preserve">. № 210-ФЗ «Об организации предоставления государственных и муниципальных услуг» (далее - Федеральный закон от 27 июля </w:t>
      </w:r>
      <w:smartTag w:uri="urn:schemas-microsoft-com:office:smarttags" w:element="metricconverter">
        <w:smartTagPr>
          <w:attr w:name="ProductID" w:val="2010 г"/>
        </w:smartTagPr>
        <w:r w:rsidRPr="00A36575">
          <w:t>2010 г</w:t>
        </w:r>
      </w:smartTag>
      <w:r w:rsidRPr="00A36575">
        <w:t>. № 210-ФЗ), предоставляют муниципальную услугу</w:t>
      </w:r>
      <w:r>
        <w:t xml:space="preserve"> (далее – учреждение)</w:t>
      </w:r>
      <w:r w:rsidRPr="00A36575">
        <w:t xml:space="preserve">, находится на информационном стенде в </w:t>
      </w:r>
      <w:r>
        <w:t>Отделе образования</w:t>
      </w:r>
      <w:r w:rsidRPr="00A36575">
        <w:t xml:space="preserve">, сайте </w:t>
      </w:r>
      <w:r>
        <w:t>Отдела образования</w:t>
      </w:r>
      <w:r w:rsidRPr="00A36575">
        <w:t xml:space="preserve"> по адресу </w:t>
      </w:r>
      <w:hyperlink r:id="rId9" w:history="1">
        <w:r w:rsidRPr="0011699A">
          <w:rPr>
            <w:rStyle w:val="Hyperlink"/>
            <w:lang w:val="en-US"/>
          </w:rPr>
          <w:t>http</w:t>
        </w:r>
        <w:r w:rsidRPr="0011699A">
          <w:rPr>
            <w:rStyle w:val="Hyperlink"/>
          </w:rPr>
          <w:t>://ржев-образование.рф</w:t>
        </w:r>
      </w:hyperlink>
      <w:r>
        <w:t xml:space="preserve">   </w:t>
      </w:r>
      <w:r w:rsidRPr="00A36575">
        <w:t xml:space="preserve"> </w:t>
      </w:r>
    </w:p>
    <w:p w:rsidR="00F40556" w:rsidRPr="00A36575" w:rsidRDefault="00F40556" w:rsidP="00443959">
      <w:pPr>
        <w:pStyle w:val="a"/>
        <w:ind w:firstLine="708"/>
      </w:pPr>
      <w:r>
        <w:t>И</w:t>
      </w:r>
      <w:r w:rsidRPr="00A36575">
        <w:t xml:space="preserve">нформация о местонахождении, справочных телефонах и графике работы </w:t>
      </w:r>
      <w:r>
        <w:t>Ржевского филиала</w:t>
      </w:r>
      <w:r w:rsidRPr="00A36575">
        <w:t xml:space="preserve"> ГАУ «Многофункциональный центр предоставления государственных и муниципальных услуг» (далее – </w:t>
      </w:r>
      <w:r>
        <w:t>Ржевского</w:t>
      </w:r>
      <w:r w:rsidRPr="00A36575">
        <w:t xml:space="preserve"> филиала ГАУ «МФЦ») содержится на официальном сайте МФЦ.</w:t>
      </w:r>
    </w:p>
    <w:p w:rsidR="00F40556" w:rsidRDefault="00F40556" w:rsidP="00443959">
      <w:pPr>
        <w:pStyle w:val="a"/>
        <w:ind w:firstLine="708"/>
      </w:pPr>
      <w:r w:rsidRPr="00704354">
        <w:rPr>
          <w:bCs/>
        </w:rPr>
        <w:t>1.3.3</w:t>
      </w:r>
      <w:r w:rsidRPr="00443959">
        <w:rPr>
          <w:bCs/>
        </w:rPr>
        <w:t>.</w:t>
      </w:r>
      <w:r w:rsidRPr="00443959">
        <w:t> </w:t>
      </w:r>
      <w:r w:rsidRPr="00A36575">
        <w:t>В любое время с момента приема документов до получения результатов услуги заявитель имеет право на получение сведений о ходе предоставления услуги по письменному обращению, телефону, электронной почте или лично. Заявителю предоставляются сведения о том, на каком этапе (в процессе выполнения какой административной процедуры) находится его заяв</w:t>
      </w:r>
      <w:r>
        <w:t>ка. </w:t>
      </w:r>
    </w:p>
    <w:p w:rsidR="00F40556" w:rsidRDefault="00F40556" w:rsidP="00443959">
      <w:pPr>
        <w:pStyle w:val="a"/>
        <w:ind w:firstLine="708"/>
      </w:pPr>
      <w:r w:rsidRPr="00704354">
        <w:rPr>
          <w:bCs/>
        </w:rPr>
        <w:t>1.3.4</w:t>
      </w:r>
      <w:r w:rsidRPr="00A36575">
        <w:rPr>
          <w:b/>
          <w:bCs/>
        </w:rPr>
        <w:t>.</w:t>
      </w:r>
      <w:r w:rsidRPr="00A36575">
        <w:t> Прием и консультирование (лично или по телефону) должны проводиться корректно и внимательно по отношению к заявителю. Консультирование допускается в течение установленного рабочего времени. При консультировании заявителю дается точный и исчерпывающий ответ на поставленные вопросы.</w:t>
      </w:r>
    </w:p>
    <w:p w:rsidR="00F40556" w:rsidRDefault="00F40556" w:rsidP="00443959">
      <w:pPr>
        <w:pStyle w:val="a"/>
        <w:ind w:firstLine="708"/>
      </w:pPr>
      <w:r w:rsidRPr="00704354">
        <w:rPr>
          <w:bCs/>
        </w:rPr>
        <w:t>1.3.5</w:t>
      </w:r>
      <w:r w:rsidRPr="00443959">
        <w:rPr>
          <w:bCs/>
        </w:rPr>
        <w:t>.</w:t>
      </w:r>
      <w:r w:rsidRPr="00A36575">
        <w:t> Консультации предоставляются по следующим вопросам: </w:t>
      </w:r>
    </w:p>
    <w:p w:rsidR="00F40556" w:rsidRDefault="00F40556" w:rsidP="00443959">
      <w:pPr>
        <w:pStyle w:val="a"/>
        <w:ind w:firstLine="708"/>
      </w:pPr>
      <w:r w:rsidRPr="00A36575">
        <w:t>- перечня документов, необходимых для предоставления муниципальной услуги, комплектности (достаточности) представленных документов;</w:t>
      </w:r>
    </w:p>
    <w:p w:rsidR="00F40556" w:rsidRDefault="00F40556" w:rsidP="00443959">
      <w:pPr>
        <w:pStyle w:val="a"/>
        <w:ind w:firstLine="708"/>
      </w:pPr>
      <w:r w:rsidRPr="00A36575">
        <w:t>- источника получения документов, необходимых для предос</w:t>
      </w:r>
      <w:r>
        <w:t>тавления муниципальной услуги; </w:t>
      </w:r>
    </w:p>
    <w:p w:rsidR="00F40556" w:rsidRDefault="00F40556" w:rsidP="00443959">
      <w:pPr>
        <w:pStyle w:val="a"/>
        <w:ind w:firstLine="708"/>
      </w:pPr>
      <w:r w:rsidRPr="00A36575">
        <w:t>- времени приема и выдачи документов; </w:t>
      </w:r>
    </w:p>
    <w:p w:rsidR="00F40556" w:rsidRPr="00443959" w:rsidRDefault="00F40556" w:rsidP="00443959">
      <w:pPr>
        <w:pStyle w:val="a"/>
        <w:ind w:firstLine="708"/>
      </w:pPr>
      <w:r w:rsidRPr="00A36575">
        <w:t>- сроков предоставления муниципальной услуги - порядка обжалования действий (бездействия) и решений, осуществляемых и принимаемых в ходе предоставления муниципальной услуги. </w:t>
      </w:r>
      <w:r w:rsidRPr="00A36575">
        <w:br/>
      </w:r>
    </w:p>
    <w:p w:rsidR="00F40556" w:rsidRPr="005B6ECE" w:rsidRDefault="00F40556" w:rsidP="00A16E0E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caps/>
          <w:color w:val="000000"/>
          <w:kern w:val="36"/>
          <w:sz w:val="21"/>
          <w:szCs w:val="21"/>
          <w:lang w:eastAsia="ru-RU"/>
        </w:rPr>
      </w:pPr>
      <w:r w:rsidRPr="005B6ECE">
        <w:rPr>
          <w:rFonts w:ascii="Times New Roman" w:hAnsi="Times New Roman"/>
          <w:b/>
          <w:bCs/>
          <w:caps/>
          <w:color w:val="000000"/>
          <w:kern w:val="36"/>
          <w:sz w:val="21"/>
          <w:szCs w:val="21"/>
          <w:lang w:eastAsia="ru-RU"/>
        </w:rPr>
        <w:t>2. СТАНДАРТ ПРЕДОСТАВЛЕНИЯ МУНИЦИПАЛЬНОЙ УСЛУГИ</w:t>
      </w:r>
    </w:p>
    <w:p w:rsidR="00F40556" w:rsidRDefault="00F40556" w:rsidP="00CB720E">
      <w:pPr>
        <w:pStyle w:val="a"/>
        <w:ind w:firstLine="708"/>
      </w:pPr>
      <w:r w:rsidRPr="00A16E0E">
        <w:br/>
      </w:r>
      <w:r>
        <w:t xml:space="preserve">  </w:t>
      </w:r>
      <w:r>
        <w:tab/>
      </w:r>
      <w:r w:rsidRPr="00704354">
        <w:rPr>
          <w:bCs/>
        </w:rPr>
        <w:t>2.1.</w:t>
      </w:r>
      <w:r w:rsidRPr="00A16E0E">
        <w:t xml:space="preserve"> Наименование муниципальной услуги </w:t>
      </w:r>
      <w:r>
        <w:t>–</w:t>
      </w:r>
      <w:r w:rsidRPr="00A16E0E">
        <w:t xml:space="preserve"> </w:t>
      </w:r>
      <w:r>
        <w:t>«П</w:t>
      </w:r>
      <w:r w:rsidRPr="00A16E0E">
        <w:t>рием заявлений, постановка на учет и зачисление детей в образовательные организации, реализующие основную образовательную программу дошкольного образования</w:t>
      </w:r>
      <w:r>
        <w:t>».</w:t>
      </w:r>
      <w:r w:rsidRPr="00A16E0E">
        <w:t> </w:t>
      </w:r>
    </w:p>
    <w:p w:rsidR="00F40556" w:rsidRDefault="00F40556" w:rsidP="00CB720E">
      <w:pPr>
        <w:pStyle w:val="a"/>
        <w:ind w:firstLine="708"/>
      </w:pPr>
      <w:r w:rsidRPr="00CB720E">
        <w:rPr>
          <w:bCs/>
        </w:rPr>
        <w:t>2.2.</w:t>
      </w:r>
      <w:r w:rsidRPr="00FE539C">
        <w:rPr>
          <w:b/>
        </w:rPr>
        <w:t> </w:t>
      </w:r>
      <w:r w:rsidRPr="00487119">
        <w:t>Наименование организации, ответственной за предос</w:t>
      </w:r>
      <w:r>
        <w:t>тавление муниципальной услуги: </w:t>
      </w:r>
    </w:p>
    <w:p w:rsidR="00F40556" w:rsidRDefault="00F40556" w:rsidP="00CB720E">
      <w:pPr>
        <w:pStyle w:val="a"/>
        <w:ind w:firstLine="708"/>
      </w:pPr>
      <w:r w:rsidRPr="00487119">
        <w:t>- Отдел образования администрации города Ржева Тверской области  осуществляет постановку на учет для зачисления детей в ОО, реализующие основную образовательную программу дошкольно</w:t>
      </w:r>
      <w:r>
        <w:t>го образования, города Ржева;</w:t>
      </w:r>
      <w:r w:rsidRPr="00487119">
        <w:t xml:space="preserve"> </w:t>
      </w:r>
    </w:p>
    <w:p w:rsidR="00F40556" w:rsidRDefault="00F40556" w:rsidP="00CB720E">
      <w:pPr>
        <w:pStyle w:val="a"/>
        <w:ind w:firstLine="708"/>
      </w:pPr>
      <w:r>
        <w:t>- образовательные организации</w:t>
      </w:r>
      <w:r w:rsidRPr="00487119">
        <w:t>, реализующие основную образовательную программу дошкол</w:t>
      </w:r>
      <w:r>
        <w:t xml:space="preserve">ьного образования, </w:t>
      </w:r>
      <w:r w:rsidRPr="00487119">
        <w:t xml:space="preserve"> осуществляют зачисление детей в данные образовательные организации (приложение 1</w:t>
      </w:r>
      <w:r>
        <w:t xml:space="preserve"> к настоящему Административному регламенту</w:t>
      </w:r>
      <w:r w:rsidRPr="00487119">
        <w:t>).</w:t>
      </w:r>
    </w:p>
    <w:p w:rsidR="00F40556" w:rsidRDefault="00F40556" w:rsidP="00CB720E">
      <w:pPr>
        <w:pStyle w:val="a"/>
        <w:ind w:firstLine="708"/>
      </w:pPr>
      <w:r w:rsidRPr="00487119">
        <w:t>В случае переданных полномочий по ведению электронного реестра учета в АИС «Е – услуги. Образ</w:t>
      </w:r>
      <w:r>
        <w:t xml:space="preserve">ование» для зачисления детей в </w:t>
      </w:r>
      <w:r w:rsidRPr="00487119">
        <w:t>ОО, реализующие основную образовательную программу дошкольного о</w:t>
      </w:r>
      <w:r>
        <w:t>бразования.</w:t>
      </w:r>
    </w:p>
    <w:p w:rsidR="00F40556" w:rsidRDefault="00F40556" w:rsidP="00CB720E">
      <w:pPr>
        <w:pStyle w:val="a"/>
        <w:ind w:firstLine="708"/>
      </w:pPr>
      <w:r>
        <w:t>- Ржевский</w:t>
      </w:r>
      <w:r w:rsidRPr="00A16E0E">
        <w:t xml:space="preserve"> филиал ГАУ «Многофункциональный центр предоставления государственных и муниципальных услуг» осуществляет постановку на учет для зачисления в ОО, реализующие основную образовательную программу дошкольного образования</w:t>
      </w:r>
    </w:p>
    <w:p w:rsidR="00F40556" w:rsidRDefault="00F40556" w:rsidP="00CB720E">
      <w:pPr>
        <w:pStyle w:val="a"/>
        <w:ind w:firstLine="708"/>
      </w:pPr>
      <w:r w:rsidRPr="00704354">
        <w:rPr>
          <w:bCs/>
        </w:rPr>
        <w:t>2.3.</w:t>
      </w:r>
      <w:r w:rsidRPr="00A16E0E">
        <w:t> Результатом предоставления муниципальной услуги постановки на учет является: </w:t>
      </w:r>
    </w:p>
    <w:p w:rsidR="00F40556" w:rsidRDefault="00F40556" w:rsidP="00CB720E">
      <w:pPr>
        <w:pStyle w:val="a"/>
        <w:ind w:firstLine="708"/>
      </w:pPr>
      <w:r w:rsidRPr="00A16E0E">
        <w:t xml:space="preserve">- постановка ребенка на учет для зачисления в ОО, реализующие основную образовательную программу дошкольного образования (выдача Уведомления о регистрации ребенка в электронном реестре в Автоматизированной информационной системе учета по предоставлению муниципальной услуги «Прием заявлений, постановка на учет и зачисление детей в образовательные организации, реализующие образовательную программу дошкольного образования, города </w:t>
      </w:r>
      <w:r>
        <w:t>Ржева</w:t>
      </w:r>
      <w:r w:rsidRPr="00A16E0E">
        <w:t>») (приложение 2</w:t>
      </w:r>
      <w:r>
        <w:t xml:space="preserve"> к настоящему Административному регламенту</w:t>
      </w:r>
      <w:r w:rsidRPr="00A16E0E">
        <w:t>); </w:t>
      </w:r>
    </w:p>
    <w:p w:rsidR="00F40556" w:rsidRDefault="00F40556" w:rsidP="00CB720E">
      <w:pPr>
        <w:pStyle w:val="a"/>
        <w:ind w:firstLine="708"/>
      </w:pPr>
    </w:p>
    <w:p w:rsidR="00F40556" w:rsidRDefault="00F40556" w:rsidP="00CB720E">
      <w:pPr>
        <w:pStyle w:val="a"/>
        <w:ind w:firstLine="708"/>
      </w:pPr>
    </w:p>
    <w:p w:rsidR="00F40556" w:rsidRDefault="00F40556" w:rsidP="00CB720E">
      <w:pPr>
        <w:pStyle w:val="a"/>
        <w:ind w:firstLine="708"/>
      </w:pPr>
      <w:r w:rsidRPr="00A16E0E">
        <w:t>- мотивированный отказ в предоставлении муниципальной услуги (выдача Уведомления об отказе в предоставлении муниципальной услуги «Прием заявлений, постановка на учет и зачисление детей в образовательные организации, реализующие образовательную программу дошкольного обра</w:t>
      </w:r>
      <w:r>
        <w:t>зования» города Ржева</w:t>
      </w:r>
      <w:r w:rsidRPr="00A16E0E">
        <w:t>») (приложение 3</w:t>
      </w:r>
      <w:r>
        <w:t xml:space="preserve"> к настоящему Административному регламенту</w:t>
      </w:r>
      <w:r w:rsidRPr="00A16E0E">
        <w:t>).</w:t>
      </w:r>
    </w:p>
    <w:p w:rsidR="00F40556" w:rsidRDefault="00F40556" w:rsidP="00180E45">
      <w:pPr>
        <w:pStyle w:val="a"/>
        <w:ind w:firstLine="708"/>
      </w:pPr>
      <w:r w:rsidRPr="00704354">
        <w:rPr>
          <w:bCs/>
        </w:rPr>
        <w:t>2.3.1</w:t>
      </w:r>
      <w:r w:rsidRPr="00A16E0E">
        <w:rPr>
          <w:b/>
          <w:bCs/>
        </w:rPr>
        <w:t>. </w:t>
      </w:r>
      <w:r w:rsidRPr="00A16E0E">
        <w:t xml:space="preserve">Результатом предоставления муниципальной услуги зачисления в </w:t>
      </w:r>
      <w:r>
        <w:t>Д</w:t>
      </w:r>
      <w:r w:rsidRPr="00A16E0E">
        <w:t>ОО, реализующие основную образовательную программу дошкольного образования, является:</w:t>
      </w:r>
    </w:p>
    <w:p w:rsidR="00F40556" w:rsidRDefault="00F40556" w:rsidP="00682923">
      <w:pPr>
        <w:pStyle w:val="a"/>
        <w:ind w:firstLine="708"/>
      </w:pPr>
      <w:r w:rsidRPr="00A16E0E">
        <w:t xml:space="preserve">- зачисление ребенка в </w:t>
      </w:r>
      <w:r>
        <w:t>Д</w:t>
      </w:r>
      <w:r w:rsidRPr="00A16E0E">
        <w:t>ОО, реализующую основную образовательную прогр</w:t>
      </w:r>
      <w:r>
        <w:t>амму дошкольного образования; </w:t>
      </w:r>
    </w:p>
    <w:p w:rsidR="00F40556" w:rsidRDefault="00F40556" w:rsidP="00682923">
      <w:pPr>
        <w:pStyle w:val="a"/>
        <w:ind w:firstLine="708"/>
      </w:pPr>
      <w:r w:rsidRPr="00A16E0E">
        <w:t xml:space="preserve">- мотивированный отказ в зачислении ребенка в </w:t>
      </w:r>
      <w:r>
        <w:t>Д</w:t>
      </w:r>
      <w:r w:rsidRPr="00A16E0E">
        <w:t>ОО, реализующую основную образовательную программу дошкольного образования. </w:t>
      </w:r>
    </w:p>
    <w:p w:rsidR="00F40556" w:rsidRDefault="00F40556" w:rsidP="00682923">
      <w:pPr>
        <w:pStyle w:val="a"/>
        <w:ind w:firstLine="708"/>
      </w:pPr>
    </w:p>
    <w:p w:rsidR="00F40556" w:rsidRDefault="00F40556" w:rsidP="00682923">
      <w:pPr>
        <w:pStyle w:val="a"/>
        <w:ind w:firstLine="708"/>
      </w:pPr>
      <w:r w:rsidRPr="00704354">
        <w:rPr>
          <w:bCs/>
        </w:rPr>
        <w:t>2.4.</w:t>
      </w:r>
      <w:r w:rsidRPr="00A16E0E">
        <w:rPr>
          <w:b/>
          <w:bCs/>
        </w:rPr>
        <w:t> </w:t>
      </w:r>
      <w:r w:rsidRPr="00A16E0E">
        <w:t>Муниципальная услуга предоставляется при личном присутствии заявителя – очная форма, либо без личного присутствия заявителя через ЕПГУ сети Интернет по адресу - </w:t>
      </w:r>
      <w:hyperlink r:id="rId10" w:history="1">
        <w:r w:rsidRPr="00A16E0E">
          <w:rPr>
            <w:color w:val="05306A"/>
            <w:u w:val="single"/>
          </w:rPr>
          <w:t>http://www.gosuslugi.ru/.</w:t>
        </w:r>
      </w:hyperlink>
      <w:r>
        <w:t>,</w:t>
      </w:r>
      <w:r w:rsidRPr="00A16E0E">
        <w:t>Региональный портал образовательных услуг Тверской области сети Интернет по адресу -</w:t>
      </w:r>
      <w:r>
        <w:t xml:space="preserve"> </w:t>
      </w:r>
      <w:hyperlink r:id="rId11" w:history="1">
        <w:r w:rsidRPr="00A16E0E">
          <w:rPr>
            <w:color w:val="05306A"/>
            <w:u w:val="single"/>
          </w:rPr>
          <w:t>https://eo.tvobr.ru:8880/</w:t>
        </w:r>
      </w:hyperlink>
      <w:r w:rsidRPr="00A16E0E">
        <w:t xml:space="preserve"> с последующим предоставлением в места, определенные </w:t>
      </w:r>
      <w:r>
        <w:t>Отделом образования администрации города Ржева</w:t>
      </w:r>
      <w:r w:rsidRPr="00A16E0E">
        <w:t>, оригиналов и ксерокопий документов, необходимых для предоставления муниципальной услуги</w:t>
      </w:r>
      <w:r>
        <w:t>,</w:t>
      </w:r>
      <w:r w:rsidRPr="00A16E0E">
        <w:t xml:space="preserve"> в течение 30 календарных дней, а также при личном обращении заяв</w:t>
      </w:r>
      <w:r>
        <w:t>ителя в Ржевский</w:t>
      </w:r>
      <w:r w:rsidRPr="00A16E0E">
        <w:t xml:space="preserve"> филиал ГАУ «МФЦ» (в случае передачи полномочий пользователя в АИС «Е-услуги. Образование») с последующим обращением лично к </w:t>
      </w:r>
      <w:r>
        <w:t>специалисту Отдела образования</w:t>
      </w:r>
      <w:r w:rsidRPr="00A16E0E">
        <w:t>, ответственному за муниципальную услугу, за разъяснениями и, в случае необходимости, корректировки электронного заявления в АИС «Е – услуги. Образование» в течение 10 календарных дней.</w:t>
      </w:r>
    </w:p>
    <w:p w:rsidR="00F40556" w:rsidRDefault="00F40556" w:rsidP="00682923">
      <w:pPr>
        <w:pStyle w:val="a"/>
        <w:ind w:firstLine="708"/>
      </w:pPr>
    </w:p>
    <w:p w:rsidR="00F40556" w:rsidRDefault="00F40556" w:rsidP="00682923">
      <w:pPr>
        <w:pStyle w:val="a"/>
        <w:ind w:firstLine="708"/>
      </w:pPr>
      <w:r w:rsidRPr="00704354">
        <w:rPr>
          <w:bCs/>
        </w:rPr>
        <w:t>2.5. </w:t>
      </w:r>
      <w:r w:rsidRPr="00704354">
        <w:t>Сроки предоставления муниципальной услуги: </w:t>
      </w:r>
    </w:p>
    <w:p w:rsidR="00F40556" w:rsidRDefault="00F40556" w:rsidP="00682923">
      <w:pPr>
        <w:pStyle w:val="a"/>
        <w:ind w:firstLine="708"/>
      </w:pPr>
      <w:r w:rsidRPr="00704354">
        <w:rPr>
          <w:bCs/>
        </w:rPr>
        <w:t>2.5.1</w:t>
      </w:r>
      <w:r w:rsidRPr="00682923">
        <w:rPr>
          <w:bCs/>
        </w:rPr>
        <w:t>. </w:t>
      </w:r>
      <w:r w:rsidRPr="00A16E0E">
        <w:t>Прием заявлений о постановке ребенка на учет осуществляется в течение всего</w:t>
      </w:r>
      <w:r>
        <w:t xml:space="preserve"> календарного года. </w:t>
      </w:r>
    </w:p>
    <w:p w:rsidR="00F40556" w:rsidRDefault="00F40556" w:rsidP="00682923">
      <w:pPr>
        <w:pStyle w:val="a"/>
        <w:ind w:firstLine="708"/>
      </w:pPr>
      <w:r w:rsidRPr="002F72F1">
        <w:rPr>
          <w:bCs/>
        </w:rPr>
        <w:t>2.5.2. </w:t>
      </w:r>
      <w:r>
        <w:rPr>
          <w:bCs/>
        </w:rPr>
        <w:t>Регистрация детей для постановки на очередь производится непосредственно в момент обращения заявителя.</w:t>
      </w:r>
    </w:p>
    <w:p w:rsidR="00F40556" w:rsidRDefault="00F40556" w:rsidP="00682923">
      <w:pPr>
        <w:pStyle w:val="a"/>
        <w:ind w:firstLine="708"/>
      </w:pPr>
      <w:r>
        <w:rPr>
          <w:bCs/>
        </w:rPr>
        <w:t>2.5.3 Регистрация документов осуществляется в день их поступления в Отдел образования.</w:t>
      </w:r>
    </w:p>
    <w:p w:rsidR="00F40556" w:rsidRDefault="00F40556" w:rsidP="00682923">
      <w:pPr>
        <w:pStyle w:val="a"/>
        <w:ind w:firstLine="708"/>
      </w:pPr>
      <w:r w:rsidRPr="00704354">
        <w:rPr>
          <w:bCs/>
        </w:rPr>
        <w:t>2.5.4.</w:t>
      </w:r>
      <w:r w:rsidRPr="00A16E0E">
        <w:rPr>
          <w:b/>
          <w:bCs/>
        </w:rPr>
        <w:t> </w:t>
      </w:r>
      <w:r w:rsidRPr="00A16E0E">
        <w:t xml:space="preserve">Направление ребенка для зачисления в </w:t>
      </w:r>
      <w:r>
        <w:t>Д</w:t>
      </w:r>
      <w:r w:rsidRPr="00A16E0E">
        <w:t xml:space="preserve">ОО, реализующую основную образовательную программу дошкольного образования, осуществляется </w:t>
      </w:r>
      <w:r>
        <w:t xml:space="preserve"> в период комплектования, а также </w:t>
      </w:r>
      <w:r w:rsidRPr="00A16E0E">
        <w:t>в течение всего года при наличии свободных мест в ОО, реализующей основную образовательную программу дошкольного образования.</w:t>
      </w:r>
    </w:p>
    <w:p w:rsidR="00F40556" w:rsidRDefault="00F40556" w:rsidP="00682923">
      <w:pPr>
        <w:pStyle w:val="a"/>
        <w:ind w:firstLine="708"/>
      </w:pPr>
      <w:r w:rsidRPr="00704354">
        <w:rPr>
          <w:bCs/>
        </w:rPr>
        <w:t>2.5.5</w:t>
      </w:r>
      <w:r w:rsidRPr="00682923">
        <w:rPr>
          <w:bCs/>
        </w:rPr>
        <w:t>.</w:t>
      </w:r>
      <w:r>
        <w:rPr>
          <w:b/>
          <w:bCs/>
        </w:rPr>
        <w:t xml:space="preserve"> </w:t>
      </w:r>
      <w:r w:rsidRPr="00A16E0E">
        <w:t xml:space="preserve">Зачисление ребенка в </w:t>
      </w:r>
      <w:r>
        <w:t>Д</w:t>
      </w:r>
      <w:r w:rsidRPr="00A16E0E">
        <w:t>ОО, реализующую основную образовательную программу дошкольного образования, осуществляется в течение трех рабочих дней после заключения с заявителем договора об образовании. </w:t>
      </w:r>
    </w:p>
    <w:p w:rsidR="00F40556" w:rsidRDefault="00F40556" w:rsidP="00682923">
      <w:pPr>
        <w:pStyle w:val="a"/>
        <w:ind w:firstLine="708"/>
        <w:rPr>
          <w:bCs/>
        </w:rPr>
      </w:pPr>
    </w:p>
    <w:p w:rsidR="00F40556" w:rsidRDefault="00F40556" w:rsidP="00682923">
      <w:pPr>
        <w:pStyle w:val="a"/>
        <w:ind w:firstLine="708"/>
      </w:pPr>
      <w:r w:rsidRPr="00FD0787">
        <w:rPr>
          <w:bCs/>
        </w:rPr>
        <w:t>2.6</w:t>
      </w:r>
      <w:r w:rsidRPr="00682923">
        <w:rPr>
          <w:bCs/>
        </w:rPr>
        <w:t>.</w:t>
      </w:r>
      <w:r w:rsidRPr="00A16E0E">
        <w:rPr>
          <w:b/>
          <w:bCs/>
        </w:rPr>
        <w:t> </w:t>
      </w:r>
      <w:r w:rsidRPr="00A16E0E">
        <w:t>Перечень нормативных правовых актов, содержащих правовые основания для предоставления муниципальной услуги:</w:t>
      </w:r>
    </w:p>
    <w:p w:rsidR="00F40556" w:rsidRDefault="00F40556" w:rsidP="00682923">
      <w:pPr>
        <w:pStyle w:val="a"/>
        <w:ind w:firstLine="708"/>
      </w:pPr>
      <w:r>
        <w:t>- Конституция Российской Федерации;</w:t>
      </w:r>
    </w:p>
    <w:p w:rsidR="00F40556" w:rsidRDefault="00F40556" w:rsidP="00682923">
      <w:pPr>
        <w:pStyle w:val="a"/>
        <w:ind w:firstLine="708"/>
      </w:pPr>
      <w:r>
        <w:t>- Федеральный закон от 29.12.2012 № 273-ФЗ « Об образовании в Российской Федерации»</w:t>
      </w:r>
    </w:p>
    <w:p w:rsidR="00F40556" w:rsidRDefault="00F40556" w:rsidP="00682923">
      <w:pPr>
        <w:pStyle w:val="a"/>
        <w:ind w:firstLine="708"/>
      </w:pPr>
      <w:r w:rsidRPr="00A16E0E">
        <w:t>- Федеральный Закон от 24.07.1998 №124 – ФЗ «Об основных гарантиях прав ребенка в Российской Федерации»;</w:t>
      </w:r>
    </w:p>
    <w:p w:rsidR="00F40556" w:rsidRDefault="00F40556" w:rsidP="00682923">
      <w:pPr>
        <w:pStyle w:val="a"/>
        <w:ind w:firstLine="708"/>
      </w:pPr>
      <w:r>
        <w:t>- Федеральный закон от 06.10.2003 № 131-ФЗ « Об общих принципах организации местного самоуправления в Российской Федерации»;</w:t>
      </w:r>
    </w:p>
    <w:p w:rsidR="00F40556" w:rsidRDefault="00F40556" w:rsidP="00682923">
      <w:pPr>
        <w:pStyle w:val="a"/>
        <w:ind w:firstLine="708"/>
      </w:pPr>
      <w:r w:rsidRPr="00A16E0E">
        <w:t>- Федеральный закон от 27.07.2010 № 210-ФЗ «Об организации предоставления государственных и муниципальных услуг»;</w:t>
      </w:r>
    </w:p>
    <w:p w:rsidR="00F40556" w:rsidRDefault="00F40556" w:rsidP="00682923">
      <w:pPr>
        <w:pStyle w:val="a"/>
        <w:ind w:firstLine="708"/>
      </w:pPr>
      <w:r w:rsidRPr="00A16E0E">
        <w:t>- Федеральный закон «О прокуратуре Российской Федерации» от 17.01.1992 № 2202-1;</w:t>
      </w:r>
    </w:p>
    <w:p w:rsidR="00F40556" w:rsidRDefault="00F40556" w:rsidP="00682923">
      <w:pPr>
        <w:pStyle w:val="a"/>
        <w:ind w:firstLine="708"/>
      </w:pPr>
      <w:r w:rsidRPr="00A16E0E">
        <w:t>- Закон Российской Федерации «О статусе судей в Российской Федерации» от 26.06.1992 №</w:t>
      </w:r>
      <w:r>
        <w:t xml:space="preserve"> 3132-1;</w:t>
      </w:r>
    </w:p>
    <w:p w:rsidR="00F40556" w:rsidRDefault="00F40556" w:rsidP="00682923">
      <w:pPr>
        <w:pStyle w:val="a"/>
        <w:ind w:firstLine="708"/>
      </w:pPr>
      <w:r w:rsidRPr="00A16E0E">
        <w:t>- Фе</w:t>
      </w:r>
      <w:r>
        <w:t>деральный закон от 07.02. 2011 №</w:t>
      </w:r>
      <w:r w:rsidRPr="00A16E0E">
        <w:t xml:space="preserve"> 3-ФЗ «О полиции»;</w:t>
      </w:r>
    </w:p>
    <w:p w:rsidR="00F40556" w:rsidRDefault="00F40556" w:rsidP="00682923">
      <w:pPr>
        <w:pStyle w:val="a"/>
        <w:ind w:firstLine="708"/>
      </w:pPr>
      <w:r>
        <w:t xml:space="preserve">- </w:t>
      </w:r>
      <w:r w:rsidRPr="00A16E0E">
        <w:t>Фе</w:t>
      </w:r>
      <w:r>
        <w:t>деральный закон от 27.05. 1998 №</w:t>
      </w:r>
      <w:r w:rsidRPr="00A16E0E">
        <w:t xml:space="preserve"> 76-ФЗ «О статусе военнослужащих»;</w:t>
      </w:r>
    </w:p>
    <w:p w:rsidR="00F40556" w:rsidRDefault="00F40556" w:rsidP="00682923">
      <w:pPr>
        <w:pStyle w:val="a"/>
        <w:ind w:firstLine="708"/>
      </w:pPr>
      <w:r w:rsidRPr="00A16E0E">
        <w:t>- Ф</w:t>
      </w:r>
      <w:r>
        <w:t>едеральный закон от 30.12.2012 №</w:t>
      </w:r>
      <w:r w:rsidRPr="00A16E0E">
        <w:t xml:space="preserve">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Федерации»; </w:t>
      </w:r>
    </w:p>
    <w:p w:rsidR="00F40556" w:rsidRDefault="00F40556" w:rsidP="00682923">
      <w:pPr>
        <w:pStyle w:val="a"/>
        <w:ind w:firstLine="708"/>
      </w:pPr>
      <w:r>
        <w:t>- Федеральный  закон от 02.05.2006 № 59 –ФЗ « О порядке рассмотрения обращения граждан Российской Федерации»;</w:t>
      </w:r>
    </w:p>
    <w:p w:rsidR="00F40556" w:rsidRDefault="00F40556" w:rsidP="00682923">
      <w:pPr>
        <w:pStyle w:val="a"/>
        <w:ind w:firstLine="708"/>
      </w:pPr>
      <w:r>
        <w:t>- Федеральный закон от 27.072006 № 152-ФЗ  « О персональных данных»;</w:t>
      </w:r>
    </w:p>
    <w:p w:rsidR="00F40556" w:rsidRDefault="00F40556" w:rsidP="00682923">
      <w:pPr>
        <w:pStyle w:val="a"/>
        <w:ind w:firstLine="708"/>
      </w:pPr>
      <w:r w:rsidRPr="00A16E0E">
        <w:t xml:space="preserve">- </w:t>
      </w:r>
      <w:r w:rsidRPr="00E407B2">
        <w:t>Закон Российской Федерации от 15.05.1991 № 1244-1 «О социальной защите граждан, подвергшихся воздействию радиации вследствие кат</w:t>
      </w:r>
      <w:r>
        <w:t>астрофы на Чернобыльской АЭС»; </w:t>
      </w:r>
    </w:p>
    <w:p w:rsidR="00F40556" w:rsidRDefault="00F40556" w:rsidP="00682923">
      <w:pPr>
        <w:pStyle w:val="a"/>
        <w:ind w:firstLine="708"/>
      </w:pPr>
      <w:r w:rsidRPr="00A16E0E">
        <w:t xml:space="preserve">- </w:t>
      </w:r>
      <w:r w:rsidRPr="00ED0583">
        <w:t>Указ Президента Российской Федерации от 2 октября 1992</w:t>
      </w:r>
      <w:r>
        <w:t xml:space="preserve"> года</w:t>
      </w:r>
      <w:r w:rsidRPr="00ED0583">
        <w:t xml:space="preserve"> № 1157 «О дополнительных мерах госуда</w:t>
      </w:r>
      <w:r>
        <w:t>рственной поддержки инвалидов»;</w:t>
      </w:r>
    </w:p>
    <w:p w:rsidR="00F40556" w:rsidRDefault="00F40556" w:rsidP="00180E45">
      <w:pPr>
        <w:pStyle w:val="a"/>
        <w:ind w:firstLine="708"/>
      </w:pPr>
      <w:r w:rsidRPr="00ED0583">
        <w:t xml:space="preserve">- Указ Президента Российской Федерации «О мерах по социальной поддержке </w:t>
      </w:r>
      <w:r>
        <w:t>многодетных семей» от 05.05.1992 №</w:t>
      </w:r>
      <w:r w:rsidRPr="00ED0583">
        <w:t xml:space="preserve"> 431;</w:t>
      </w:r>
    </w:p>
    <w:p w:rsidR="00F40556" w:rsidRDefault="00F40556" w:rsidP="003A0BB6">
      <w:pPr>
        <w:pStyle w:val="a"/>
        <w:ind w:firstLine="708"/>
      </w:pPr>
      <w:r w:rsidRPr="00A16E0E">
        <w:t>- Распоряжение Правительства Российской Федерации от 25.04.2011 №</w:t>
      </w:r>
      <w:r>
        <w:t xml:space="preserve"> </w:t>
      </w:r>
      <w:r w:rsidRPr="00A16E0E">
        <w:t>729-р «Об утверждении перечня услуг, оказываемых государственными и муниципальными учреждениями и другими организациями, в которых размещается государственное задание (заказ) или муниципальное задание (заказ), подлежащих включению в реестры государственных и муниципальных услуг и предоставляемых в электронной форме»;</w:t>
      </w:r>
    </w:p>
    <w:p w:rsidR="00F40556" w:rsidRDefault="00F40556" w:rsidP="003A0BB6">
      <w:pPr>
        <w:pStyle w:val="a"/>
        <w:ind w:firstLine="708"/>
      </w:pPr>
      <w:r w:rsidRPr="00A16E0E">
        <w:t>- Постановл</w:t>
      </w:r>
      <w:r>
        <w:t xml:space="preserve">ение Правительства РФ от 27.09.2011 </w:t>
      </w:r>
      <w:r w:rsidRPr="00A16E0E">
        <w:t xml:space="preserve"> №</w:t>
      </w:r>
      <w:r>
        <w:t xml:space="preserve"> </w:t>
      </w:r>
      <w:r w:rsidRPr="00A16E0E">
        <w:t>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</w:t>
      </w:r>
      <w:r>
        <w:t>нами местного самоуправления»;</w:t>
      </w:r>
    </w:p>
    <w:p w:rsidR="00F40556" w:rsidRDefault="00F40556" w:rsidP="003A0BB6">
      <w:pPr>
        <w:pStyle w:val="a"/>
        <w:ind w:firstLine="708"/>
      </w:pPr>
      <w:r w:rsidRPr="00A16E0E">
        <w:t>- Распоряжение Правительства Тверской области от 2</w:t>
      </w:r>
      <w:r>
        <w:t>9.03.2013</w:t>
      </w:r>
      <w:r w:rsidRPr="00A16E0E">
        <w:t xml:space="preserve"> №134-рп «Об утверждении примерного перечня муниципальных услуг, которые подлежат предоставлению по принципу «одного окна», в том числе на базе государственного автономного учреждения Тверской области «Многофункциональный центр предоставления государственных и муниципальный услуг»;</w:t>
      </w:r>
    </w:p>
    <w:p w:rsidR="00F40556" w:rsidRDefault="00F40556" w:rsidP="003A0BB6">
      <w:pPr>
        <w:pStyle w:val="a"/>
        <w:ind w:firstLine="708"/>
      </w:pPr>
      <w:r>
        <w:t>- Постановление Главного государственного санитарного врача РФ от 28.09.2020 № 28 « Об утверждении санитарных правил СП 2.4.3648-20 «Санитарно-эпидемиологические требования к организации воспитания и обучения, отдыха и оздоровления детей и молодежи»;</w:t>
      </w:r>
    </w:p>
    <w:p w:rsidR="00F40556" w:rsidRDefault="00F40556" w:rsidP="003A0BB6">
      <w:pPr>
        <w:pStyle w:val="a"/>
        <w:ind w:firstLine="708"/>
      </w:pPr>
      <w:r>
        <w:t>- Постановление Главного государственного санитарного врача Российской Федерации от 27.10.2020 № 32 «Об утверждении « Санитарно-эпидемиологических правил и норм СанПиН 2.3/2.4.3590-20 «Санитарно-эпидемиологические требования к организации общественного питания населения»;</w:t>
      </w:r>
    </w:p>
    <w:p w:rsidR="00F40556" w:rsidRDefault="00F40556" w:rsidP="003A0BB6">
      <w:pPr>
        <w:pStyle w:val="a"/>
        <w:ind w:firstLine="708"/>
      </w:pPr>
      <w:r>
        <w:t>- Приказ Министерства  образования и науки Российской Федерации от 17.10.2013 № 1155 « Об утверждении федерального государственного образовательного стандарта дошкольного образования»;</w:t>
      </w:r>
    </w:p>
    <w:p w:rsidR="00F40556" w:rsidRDefault="00F40556" w:rsidP="003A0BB6">
      <w:pPr>
        <w:pStyle w:val="a"/>
        <w:ind w:firstLine="708"/>
      </w:pPr>
      <w:r>
        <w:t xml:space="preserve">- Приказ Министерства просвещения Российской Федерации от 31.07.2020 № 373  « 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дошкольного образования»; </w:t>
      </w:r>
    </w:p>
    <w:p w:rsidR="00F40556" w:rsidRDefault="00F40556" w:rsidP="003A0BB6">
      <w:pPr>
        <w:pStyle w:val="a"/>
        <w:ind w:firstLine="708"/>
      </w:pPr>
      <w:r w:rsidRPr="00A16E0E">
        <w:t>- Приказ Министерства образования и науки Рос</w:t>
      </w:r>
      <w:r>
        <w:t>сийской Федерации от 15.05.2020 № 236</w:t>
      </w:r>
      <w:r w:rsidRPr="00A16E0E">
        <w:t xml:space="preserve"> «Об утверждении Порядка приема на обучение по образовательным прогр</w:t>
      </w:r>
      <w:r>
        <w:t>аммам дошкольного образования»;</w:t>
      </w:r>
    </w:p>
    <w:p w:rsidR="00F40556" w:rsidRDefault="00F40556" w:rsidP="003A0BB6">
      <w:pPr>
        <w:pStyle w:val="a"/>
        <w:ind w:firstLine="708"/>
      </w:pPr>
      <w:r>
        <w:t>-</w:t>
      </w:r>
      <w:r w:rsidRPr="00B33AD1">
        <w:t xml:space="preserve"> </w:t>
      </w:r>
      <w:r>
        <w:t xml:space="preserve">Приказ Министерства просвещения Российской Федерации от 25.06.2020 № 320 « О внесении изменений в Порядок и условия осуществления перевода обучающихся из одной организации, осуществляющей образовательную деятельность по образовательным программам дошкольного образования, в другие организации, осуществляющие образовательную деятельность по </w:t>
      </w:r>
      <w:r w:rsidRPr="00A16E0E">
        <w:t xml:space="preserve"> образовательным прогр</w:t>
      </w:r>
      <w:r>
        <w:t xml:space="preserve">аммам соответствующих уровня и направленности, утвержденные приказом </w:t>
      </w:r>
      <w:r w:rsidRPr="00A16E0E">
        <w:t>Министерства образования и науки Рос</w:t>
      </w:r>
      <w:r>
        <w:t>сийской Федерации от 18.12.2015 № 1527»;</w:t>
      </w:r>
    </w:p>
    <w:p w:rsidR="00F40556" w:rsidRDefault="00F40556" w:rsidP="003A0BB6">
      <w:pPr>
        <w:pStyle w:val="a"/>
        <w:ind w:firstLine="708"/>
      </w:pPr>
      <w:r>
        <w:t xml:space="preserve">-  иные нормативно-правовые акты Российской Федерации, Тверской области и </w:t>
      </w:r>
      <w:r w:rsidRPr="003A0BB6">
        <w:t>муниципально</w:t>
      </w:r>
      <w:r>
        <w:t>-</w:t>
      </w:r>
      <w:r w:rsidRPr="003A0BB6">
        <w:t>правовые</w:t>
      </w:r>
      <w:r>
        <w:t xml:space="preserve"> акты города Ржева Тверской области.</w:t>
      </w:r>
    </w:p>
    <w:p w:rsidR="00F40556" w:rsidRDefault="00F40556" w:rsidP="003A0BB6">
      <w:pPr>
        <w:pStyle w:val="a"/>
        <w:ind w:firstLine="708"/>
      </w:pPr>
    </w:p>
    <w:p w:rsidR="00F40556" w:rsidRDefault="00F40556" w:rsidP="003A0BB6">
      <w:pPr>
        <w:pStyle w:val="a"/>
        <w:ind w:firstLine="708"/>
      </w:pPr>
      <w:r w:rsidRPr="00FD0787">
        <w:rPr>
          <w:bCs/>
        </w:rPr>
        <w:t>2.7</w:t>
      </w:r>
      <w:r>
        <w:rPr>
          <w:b/>
          <w:bCs/>
        </w:rPr>
        <w:t xml:space="preserve"> </w:t>
      </w:r>
      <w:r>
        <w:t>П</w:t>
      </w:r>
      <w:r w:rsidRPr="00A16E0E">
        <w:t>еречень документов, необходимых в соответствии с законодательными и иными нормативными правовыми актами для предост</w:t>
      </w:r>
      <w:r>
        <w:t>авления муниципальной услуги. </w:t>
      </w:r>
    </w:p>
    <w:p w:rsidR="00F40556" w:rsidRDefault="00F40556" w:rsidP="003A0BB6">
      <w:pPr>
        <w:pStyle w:val="a"/>
        <w:ind w:firstLine="708"/>
      </w:pPr>
      <w:r w:rsidRPr="00FD0787">
        <w:rPr>
          <w:bCs/>
        </w:rPr>
        <w:t>2.7.1</w:t>
      </w:r>
      <w:r w:rsidRPr="003A0BB6">
        <w:rPr>
          <w:bCs/>
        </w:rPr>
        <w:t>.</w:t>
      </w:r>
      <w:r w:rsidRPr="00A16E0E">
        <w:t> Для регистрации ребенка при постановке на учет:</w:t>
      </w:r>
    </w:p>
    <w:p w:rsidR="00F40556" w:rsidRDefault="00F40556" w:rsidP="003A0BB6">
      <w:pPr>
        <w:pStyle w:val="a"/>
        <w:ind w:firstLine="708"/>
      </w:pPr>
      <w:r w:rsidRPr="00A16E0E">
        <w:t>- заявление о согласии на обработку персональных данных заявителя и персональных данных ребенка (детей) в соответствии с требованиями, установленными действующим законодательством Р</w:t>
      </w:r>
      <w:r>
        <w:t>Ф в области персональных данных (приложение 4 к настоящему Административному регламенту);</w:t>
      </w:r>
    </w:p>
    <w:p w:rsidR="00F40556" w:rsidRDefault="00F40556" w:rsidP="003A0BB6">
      <w:pPr>
        <w:pStyle w:val="a"/>
        <w:ind w:firstLine="708"/>
      </w:pPr>
      <w:r w:rsidRPr="007A4505">
        <w:t xml:space="preserve">- заявление родителей (законных представителей) </w:t>
      </w:r>
      <w:r>
        <w:t>по форме согласно приложению к а</w:t>
      </w:r>
      <w:r w:rsidRPr="007A4505">
        <w:t>дминистративному регл</w:t>
      </w:r>
      <w:r>
        <w:t>аменту или единой форме на ЕПГУ (приложение 5 к настоящему Административному регламенту);</w:t>
      </w:r>
    </w:p>
    <w:p w:rsidR="00F40556" w:rsidRDefault="00F40556" w:rsidP="003A0BB6">
      <w:pPr>
        <w:pStyle w:val="a"/>
        <w:ind w:firstLine="708"/>
      </w:pPr>
      <w:r>
        <w:t xml:space="preserve">- </w:t>
      </w:r>
      <w:r w:rsidRPr="00A16E0E">
        <w:t>документ, удостоверяющий личность родителей (законных представите</w:t>
      </w:r>
      <w:r>
        <w:t>лей);</w:t>
      </w:r>
    </w:p>
    <w:p w:rsidR="00F40556" w:rsidRDefault="00F40556" w:rsidP="003A0BB6">
      <w:pPr>
        <w:pStyle w:val="a"/>
        <w:ind w:firstLine="708"/>
      </w:pPr>
      <w:r w:rsidRPr="00A16E0E">
        <w:t>- свидетельство о рождении ребенка; </w:t>
      </w:r>
    </w:p>
    <w:p w:rsidR="00F40556" w:rsidRDefault="00F40556" w:rsidP="003A0BB6">
      <w:pPr>
        <w:pStyle w:val="a"/>
        <w:ind w:firstLine="708"/>
      </w:pPr>
      <w:r w:rsidRPr="00A16E0E">
        <w:t>- свидетельство о регистрации ребенка по месту жительства или по месту пребывания или документ, содержащий сведения о регистрации ребенка по месту жительства или по месту п</w:t>
      </w:r>
      <w:r>
        <w:t>ребывания;</w:t>
      </w:r>
    </w:p>
    <w:p w:rsidR="00F40556" w:rsidRDefault="00F40556" w:rsidP="003A0BB6">
      <w:pPr>
        <w:pStyle w:val="a"/>
        <w:ind w:firstLine="708"/>
      </w:pPr>
      <w:r w:rsidRPr="00A16E0E">
        <w:t>- родители (законные представители) детей, являющихся иностранными гражданами или лицами без гражданства, дополнительно предъявляют документ, подтверждающий родство заявителя (или законность представления прав ребенка), и документ, подтверждающий право заявителя на пребывание в Российской Федерации. </w:t>
      </w:r>
    </w:p>
    <w:p w:rsidR="00F40556" w:rsidRDefault="00F40556" w:rsidP="003A0BB6">
      <w:pPr>
        <w:pStyle w:val="a"/>
        <w:ind w:firstLine="708"/>
      </w:pPr>
      <w:r w:rsidRPr="00A16E0E">
        <w:t>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язык;</w:t>
      </w:r>
    </w:p>
    <w:p w:rsidR="00F40556" w:rsidRDefault="00F40556" w:rsidP="003A0BB6">
      <w:pPr>
        <w:pStyle w:val="a"/>
        <w:ind w:firstLine="708"/>
      </w:pPr>
      <w:r w:rsidRPr="00A16E0E">
        <w:t>- документ, подтверждающий право (льготу) родителям (законным представителям) на внеочередное или первоочередное предоставление места в ОО, реализующей основную образовательную программу дошкольного образования, в соответствии с действующим федеральным и региональным законодательством, муниципальными п</w:t>
      </w:r>
      <w:r>
        <w:t>равовыми актами (при наличии);</w:t>
      </w:r>
    </w:p>
    <w:p w:rsidR="00F40556" w:rsidRDefault="00F40556" w:rsidP="003A0BB6">
      <w:pPr>
        <w:pStyle w:val="a"/>
        <w:ind w:firstLine="708"/>
      </w:pPr>
      <w:r w:rsidRPr="00A16E0E">
        <w:t>- справка врачебной комиссии для постановки на учет в группы о</w:t>
      </w:r>
      <w:r>
        <w:t>здоровительной направленности;</w:t>
      </w:r>
    </w:p>
    <w:p w:rsidR="00F40556" w:rsidRDefault="00F40556" w:rsidP="003A0BB6">
      <w:pPr>
        <w:pStyle w:val="a"/>
        <w:ind w:firstLine="708"/>
      </w:pPr>
      <w:r w:rsidRPr="00A16E0E">
        <w:t>- заключение психолого-медико-педагогической комиссии (далее ПМПК) для постановки на учет в группы компенсирующей и комбинированной направленности (для детей с ограниченными возможностями здоровья).</w:t>
      </w:r>
    </w:p>
    <w:p w:rsidR="00F40556" w:rsidRDefault="00F40556" w:rsidP="003A0BB6">
      <w:pPr>
        <w:pStyle w:val="a"/>
        <w:ind w:firstLine="708"/>
      </w:pPr>
    </w:p>
    <w:p w:rsidR="00F40556" w:rsidRDefault="00F40556" w:rsidP="003A0BB6">
      <w:pPr>
        <w:pStyle w:val="a"/>
        <w:ind w:firstLine="708"/>
      </w:pPr>
      <w:r w:rsidRPr="00FD0787">
        <w:rPr>
          <w:bCs/>
        </w:rPr>
        <w:t>2.7.2</w:t>
      </w:r>
      <w:r w:rsidRPr="003A0BB6">
        <w:rPr>
          <w:bCs/>
        </w:rPr>
        <w:t>.</w:t>
      </w:r>
      <w:r w:rsidRPr="00A16E0E">
        <w:t xml:space="preserve"> Для зачисления в ОО, </w:t>
      </w:r>
      <w:r>
        <w:t xml:space="preserve"> </w:t>
      </w:r>
      <w:r w:rsidRPr="00A16E0E">
        <w:t>реализующие основную образовательную прог</w:t>
      </w:r>
      <w:r>
        <w:t>рамму дошкольного образования: </w:t>
      </w:r>
    </w:p>
    <w:p w:rsidR="00F40556" w:rsidRDefault="00F40556" w:rsidP="003A0BB6">
      <w:pPr>
        <w:pStyle w:val="a"/>
        <w:ind w:firstLine="708"/>
      </w:pPr>
      <w:r w:rsidRPr="00C67C46">
        <w:rPr>
          <w:b/>
        </w:rPr>
        <w:t xml:space="preserve">- </w:t>
      </w:r>
      <w:r w:rsidRPr="00FD0787">
        <w:t xml:space="preserve">заявление родителей (законных представителей) по форме согласно </w:t>
      </w:r>
      <w:r>
        <w:t>приложению  6 к настоящему А</w:t>
      </w:r>
      <w:r w:rsidRPr="00FD0787">
        <w:t>дминистративному регламенту;</w:t>
      </w:r>
      <w:r w:rsidRPr="0020304E">
        <w:rPr>
          <w:b/>
        </w:rPr>
        <w:t> </w:t>
      </w:r>
    </w:p>
    <w:p w:rsidR="00F40556" w:rsidRDefault="00F40556" w:rsidP="003A0BB6">
      <w:pPr>
        <w:pStyle w:val="a"/>
        <w:ind w:firstLine="708"/>
      </w:pPr>
      <w:r w:rsidRPr="00A16E0E">
        <w:t>- заявление о согласии на обработку персональных данных;</w:t>
      </w:r>
    </w:p>
    <w:p w:rsidR="00F40556" w:rsidRDefault="00F40556" w:rsidP="003A0BB6">
      <w:pPr>
        <w:pStyle w:val="a"/>
        <w:ind w:firstLine="708"/>
      </w:pPr>
      <w:r w:rsidRPr="00A16E0E">
        <w:t>- документ, удостоверяющий личность заявителя</w:t>
      </w:r>
      <w:r>
        <w:t xml:space="preserve">; </w:t>
      </w:r>
    </w:p>
    <w:p w:rsidR="00F40556" w:rsidRDefault="00F40556" w:rsidP="003A0BB6">
      <w:pPr>
        <w:pStyle w:val="a"/>
        <w:ind w:firstLine="708"/>
      </w:pPr>
      <w:r w:rsidRPr="00C05B12">
        <w:rPr>
          <w:bCs/>
        </w:rPr>
        <w:t>оригиналы и ксерокопии:</w:t>
      </w:r>
    </w:p>
    <w:p w:rsidR="00F40556" w:rsidRDefault="00F40556" w:rsidP="003A0BB6">
      <w:pPr>
        <w:pStyle w:val="a"/>
        <w:ind w:firstLine="708"/>
      </w:pPr>
      <w:r w:rsidRPr="00A16E0E">
        <w:t>-  св</w:t>
      </w:r>
      <w:r>
        <w:t xml:space="preserve">идетельство о рождении ребенка; </w:t>
      </w:r>
    </w:p>
    <w:p w:rsidR="00F40556" w:rsidRDefault="00F40556" w:rsidP="003A0BB6">
      <w:pPr>
        <w:pStyle w:val="a"/>
        <w:ind w:firstLine="708"/>
      </w:pPr>
      <w:r w:rsidRPr="00A16E0E">
        <w:t>- свидетельство о регистрации ребенка по месту жительства или по месту пребывания или документ, содержащий сведения о регистрации ребенка по месту жительства или по месту пребывания</w:t>
      </w:r>
      <w:r>
        <w:t>, или документ, содержащий сведения о месте пребывания, месте фактического проживания ребенка;</w:t>
      </w:r>
    </w:p>
    <w:p w:rsidR="00F40556" w:rsidRDefault="00F40556" w:rsidP="003A0BB6">
      <w:pPr>
        <w:pStyle w:val="a"/>
        <w:ind w:firstLine="708"/>
      </w:pPr>
      <w:r w:rsidRPr="00A16E0E">
        <w:t>- родители (законные представители) детей, являющихся иностранными гражданами или лицами без гражданства, дополнительно предъявляют документ, подтверждающий родство заявителя (или законность представления прав ребенка), и документ, подтверждающий право заявителя на пребывание в Российской Федерации.</w:t>
      </w:r>
    </w:p>
    <w:p w:rsidR="00F40556" w:rsidRDefault="00F40556" w:rsidP="003A0BB6">
      <w:pPr>
        <w:pStyle w:val="a"/>
        <w:ind w:firstLine="708"/>
      </w:pPr>
      <w:r w:rsidRPr="00A16E0E">
        <w:t>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язык;</w:t>
      </w:r>
    </w:p>
    <w:p w:rsidR="00F40556" w:rsidRDefault="00F40556" w:rsidP="003A0BB6">
      <w:pPr>
        <w:pStyle w:val="a"/>
        <w:ind w:firstLine="708"/>
      </w:pPr>
      <w:r>
        <w:t>- медицинское заключение;</w:t>
      </w:r>
    </w:p>
    <w:p w:rsidR="00F40556" w:rsidRDefault="00F40556" w:rsidP="003A0BB6">
      <w:pPr>
        <w:pStyle w:val="a"/>
        <w:ind w:firstLine="708"/>
      </w:pPr>
      <w:r w:rsidRPr="00A16E0E">
        <w:t>- заключение ПМПК (для детей с ограниченными возможностями здоровья).</w:t>
      </w:r>
    </w:p>
    <w:p w:rsidR="00F40556" w:rsidRDefault="00F40556" w:rsidP="005B5FB0">
      <w:pPr>
        <w:pStyle w:val="a"/>
      </w:pPr>
    </w:p>
    <w:p w:rsidR="00F40556" w:rsidRPr="003A0BB6" w:rsidRDefault="00F40556" w:rsidP="003677D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3A0BB6">
        <w:rPr>
          <w:rFonts w:ascii="Times New Roman" w:hAnsi="Times New Roman" w:cs="Times New Roman"/>
          <w:sz w:val="22"/>
          <w:szCs w:val="22"/>
        </w:rPr>
        <w:t>2.7.3. Правом внеочередного получения места в образовательных учреждениях обладают категории граждан, определённые действующими законодательными и иными нормативными правовыми актами, при условии предоставления следующих документов:</w:t>
      </w:r>
    </w:p>
    <w:p w:rsidR="00F40556" w:rsidRPr="003A0BB6" w:rsidRDefault="00F40556" w:rsidP="003677DE">
      <w:pPr>
        <w:pStyle w:val="a1"/>
        <w:snapToGrid w:val="0"/>
        <w:ind w:firstLine="567"/>
        <w:jc w:val="both"/>
        <w:rPr>
          <w:sz w:val="22"/>
          <w:szCs w:val="22"/>
        </w:rPr>
      </w:pPr>
      <w:r w:rsidRPr="003A0BB6">
        <w:rPr>
          <w:sz w:val="22"/>
          <w:szCs w:val="22"/>
        </w:rPr>
        <w:t>- родители – граждане, подвергшиеся воздействию радиации вследствие катастрофы на Чернобыльской АЭС, представляют копию удостоверения граждан, подвергшихся  радиационному загрязнению вследствие катастрофы на Чернобыльской АЭС;</w:t>
      </w:r>
    </w:p>
    <w:p w:rsidR="00F40556" w:rsidRPr="003A0BB6" w:rsidRDefault="00F40556" w:rsidP="003677DE">
      <w:pPr>
        <w:pStyle w:val="a1"/>
        <w:snapToGrid w:val="0"/>
        <w:ind w:firstLine="567"/>
        <w:jc w:val="both"/>
        <w:rPr>
          <w:sz w:val="22"/>
          <w:szCs w:val="22"/>
        </w:rPr>
      </w:pPr>
      <w:r w:rsidRPr="003A0BB6">
        <w:rPr>
          <w:sz w:val="22"/>
          <w:szCs w:val="22"/>
        </w:rPr>
        <w:t>- родители – сотрудники Следственного комитета, суда и прокуратуры, имеющие права и льготы, установленные федеральным законодательством, - ходатайство или справку</w:t>
      </w:r>
      <w:r w:rsidRPr="003A0BB6">
        <w:rPr>
          <w:b/>
          <w:sz w:val="22"/>
          <w:szCs w:val="22"/>
        </w:rPr>
        <w:t xml:space="preserve"> </w:t>
      </w:r>
      <w:r w:rsidRPr="003A0BB6">
        <w:rPr>
          <w:sz w:val="22"/>
          <w:szCs w:val="22"/>
        </w:rPr>
        <w:t>с места службы.</w:t>
      </w:r>
    </w:p>
    <w:p w:rsidR="00F40556" w:rsidRPr="003A0BB6" w:rsidRDefault="00F40556" w:rsidP="003677D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3A0BB6">
        <w:rPr>
          <w:rFonts w:ascii="Times New Roman" w:hAnsi="Times New Roman" w:cs="Times New Roman"/>
          <w:sz w:val="22"/>
          <w:szCs w:val="22"/>
        </w:rPr>
        <w:t>Правом первоочередного получения места в образовательных учреждениях обладают категории граждан, определённые действующими законодательными и иными нормативными правовыми актами, при условии предоставления следующих документов:</w:t>
      </w:r>
    </w:p>
    <w:p w:rsidR="00F40556" w:rsidRPr="003A0BB6" w:rsidRDefault="00F40556" w:rsidP="003677DE">
      <w:pPr>
        <w:pStyle w:val="a1"/>
        <w:tabs>
          <w:tab w:val="left" w:pos="720"/>
        </w:tabs>
        <w:snapToGrid w:val="0"/>
        <w:ind w:firstLine="567"/>
        <w:jc w:val="both"/>
        <w:rPr>
          <w:sz w:val="22"/>
          <w:szCs w:val="22"/>
        </w:rPr>
      </w:pPr>
      <w:r w:rsidRPr="003A0BB6">
        <w:rPr>
          <w:sz w:val="22"/>
          <w:szCs w:val="22"/>
        </w:rPr>
        <w:t>- родители – военнослужащие, имеющие права и льготы, установленные федеральным законодательством, представляют  ходатайство или справку с места службы;</w:t>
      </w:r>
    </w:p>
    <w:p w:rsidR="00F40556" w:rsidRPr="003A0BB6" w:rsidRDefault="00F40556" w:rsidP="003677DE">
      <w:pPr>
        <w:pStyle w:val="a1"/>
        <w:tabs>
          <w:tab w:val="left" w:pos="720"/>
        </w:tabs>
        <w:snapToGrid w:val="0"/>
        <w:ind w:firstLine="567"/>
        <w:jc w:val="both"/>
        <w:rPr>
          <w:sz w:val="22"/>
          <w:szCs w:val="22"/>
        </w:rPr>
      </w:pPr>
      <w:r w:rsidRPr="003A0BB6">
        <w:rPr>
          <w:sz w:val="22"/>
          <w:szCs w:val="22"/>
        </w:rPr>
        <w:t>- родители – сотрудники полиции, имеющие права и льготы, установленные федеральным законодательством, представляют  ходатайство или справку с места службы</w:t>
      </w:r>
    </w:p>
    <w:p w:rsidR="00F40556" w:rsidRPr="003A0BB6" w:rsidRDefault="00F40556" w:rsidP="003677DE">
      <w:pPr>
        <w:pStyle w:val="a1"/>
        <w:tabs>
          <w:tab w:val="left" w:pos="720"/>
        </w:tabs>
        <w:snapToGrid w:val="0"/>
        <w:ind w:firstLine="567"/>
        <w:jc w:val="both"/>
        <w:rPr>
          <w:sz w:val="22"/>
          <w:szCs w:val="22"/>
        </w:rPr>
      </w:pPr>
      <w:r w:rsidRPr="003A0BB6">
        <w:rPr>
          <w:sz w:val="22"/>
          <w:szCs w:val="22"/>
        </w:rPr>
        <w:t>- родители – сотрудники, имеющие специальные звания и проходящие службу в учреждениях и органах уголовно – 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средств и таможенных органах Российской Федерации – ходатайство или справку с места службы;</w:t>
      </w:r>
    </w:p>
    <w:p w:rsidR="00F40556" w:rsidRPr="003A0BB6" w:rsidRDefault="00F40556" w:rsidP="003677DE">
      <w:pPr>
        <w:pStyle w:val="ConsPlusNormal"/>
        <w:widowControl/>
        <w:tabs>
          <w:tab w:val="left" w:pos="720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3A0BB6">
        <w:rPr>
          <w:rFonts w:ascii="Times New Roman" w:hAnsi="Times New Roman" w:cs="Times New Roman"/>
          <w:sz w:val="22"/>
          <w:szCs w:val="22"/>
        </w:rPr>
        <w:t>- родители, оформляющие в образовательное учреждение ребёнка - инвалида, - копию справки медицинского учреждения установленной формы, подтверждающую наличие инвалидности у ребёнка;</w:t>
      </w:r>
    </w:p>
    <w:p w:rsidR="00F40556" w:rsidRPr="003A0BB6" w:rsidRDefault="00F40556" w:rsidP="00CA27D7">
      <w:pPr>
        <w:pStyle w:val="a1"/>
        <w:tabs>
          <w:tab w:val="left" w:pos="720"/>
        </w:tabs>
        <w:snapToGrid w:val="0"/>
        <w:ind w:firstLine="567"/>
        <w:jc w:val="both"/>
        <w:rPr>
          <w:sz w:val="22"/>
          <w:szCs w:val="22"/>
        </w:rPr>
      </w:pPr>
      <w:r w:rsidRPr="003A0BB6">
        <w:rPr>
          <w:sz w:val="22"/>
          <w:szCs w:val="22"/>
        </w:rPr>
        <w:t>- родители — инвалиды  - копию справки медицинского учреждения установленной формы, подтверждающую наличие инвалидности у родителя;</w:t>
      </w:r>
    </w:p>
    <w:p w:rsidR="00F40556" w:rsidRPr="003A0BB6" w:rsidRDefault="00F40556" w:rsidP="00CA27D7">
      <w:pPr>
        <w:pStyle w:val="a1"/>
        <w:tabs>
          <w:tab w:val="left" w:pos="720"/>
        </w:tabs>
        <w:snapToGrid w:val="0"/>
        <w:ind w:firstLine="567"/>
        <w:jc w:val="both"/>
        <w:rPr>
          <w:sz w:val="22"/>
          <w:szCs w:val="22"/>
        </w:rPr>
      </w:pPr>
      <w:r w:rsidRPr="003A0BB6">
        <w:rPr>
          <w:sz w:val="22"/>
          <w:szCs w:val="22"/>
        </w:rPr>
        <w:t>- родители, имеющие 3-х и более несовершеннолетних детей –  копию удостоверения многодетной семьи, справки с места жительства о составе семьи;</w:t>
      </w:r>
    </w:p>
    <w:p w:rsidR="00F40556" w:rsidRPr="003A0BB6" w:rsidRDefault="00F40556" w:rsidP="00CA27D7">
      <w:pPr>
        <w:pStyle w:val="a1"/>
        <w:tabs>
          <w:tab w:val="left" w:pos="720"/>
        </w:tabs>
        <w:snapToGrid w:val="0"/>
        <w:ind w:firstLine="567"/>
        <w:jc w:val="both"/>
        <w:rPr>
          <w:sz w:val="22"/>
          <w:szCs w:val="22"/>
        </w:rPr>
      </w:pPr>
      <w:r w:rsidRPr="003A0BB6">
        <w:rPr>
          <w:sz w:val="22"/>
          <w:szCs w:val="22"/>
        </w:rPr>
        <w:t>- законные представители детей – сирот и детей, оставшихся без попечения родителей - копию документа, подтверждающего опекунство;</w:t>
      </w:r>
    </w:p>
    <w:p w:rsidR="00F40556" w:rsidRPr="00E10C2E" w:rsidRDefault="00F40556" w:rsidP="00284A2C">
      <w:pPr>
        <w:pStyle w:val="a1"/>
        <w:tabs>
          <w:tab w:val="left" w:pos="720"/>
        </w:tabs>
        <w:snapToGrid w:val="0"/>
        <w:ind w:firstLine="567"/>
        <w:jc w:val="both"/>
        <w:rPr>
          <w:sz w:val="22"/>
          <w:szCs w:val="22"/>
        </w:rPr>
      </w:pPr>
      <w:r w:rsidRPr="003A0BB6">
        <w:rPr>
          <w:sz w:val="22"/>
          <w:szCs w:val="22"/>
        </w:rPr>
        <w:t>- педагогические работники образовательных учреждений</w:t>
      </w:r>
      <w:r>
        <w:rPr>
          <w:sz w:val="22"/>
          <w:szCs w:val="22"/>
        </w:rPr>
        <w:t xml:space="preserve"> –</w:t>
      </w:r>
      <w:r w:rsidRPr="003A0BB6">
        <w:rPr>
          <w:sz w:val="22"/>
          <w:szCs w:val="22"/>
        </w:rPr>
        <w:t xml:space="preserve"> ходатайство с места работы, при </w:t>
      </w:r>
      <w:r w:rsidRPr="00E10C2E">
        <w:rPr>
          <w:sz w:val="22"/>
          <w:szCs w:val="22"/>
        </w:rPr>
        <w:t>необходимости – копию трудового договора;</w:t>
      </w:r>
    </w:p>
    <w:p w:rsidR="00F40556" w:rsidRPr="00E10C2E" w:rsidRDefault="00F40556" w:rsidP="00E10C2E">
      <w:pPr>
        <w:shd w:val="clear" w:color="auto" w:fill="FFFFFF"/>
        <w:tabs>
          <w:tab w:val="left" w:pos="72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E10C2E">
        <w:rPr>
          <w:rFonts w:ascii="Times New Roman" w:hAnsi="Times New Roman"/>
        </w:rPr>
        <w:t>- граждане, признанные беженцами или  вынужденными переселенцами, предоставившие копию документа, удостоверяющего личность, и копию удостоверения беженца (вынужденного переселенца) имеют право на получение содействия в устройстве детей в образовательные организации;</w:t>
      </w:r>
    </w:p>
    <w:p w:rsidR="00F40556" w:rsidRPr="00E10C2E" w:rsidRDefault="00F40556" w:rsidP="00E10C2E">
      <w:pPr>
        <w:shd w:val="clear" w:color="auto" w:fill="FFFFFF"/>
        <w:tabs>
          <w:tab w:val="left" w:pos="72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E10C2E">
        <w:rPr>
          <w:rFonts w:ascii="Times New Roman" w:hAnsi="Times New Roman"/>
        </w:rPr>
        <w:t>- проживающие в одной семье дети имеют право преимущественного приёма в образовательные организации, в которых обучаются их братья и (или) сестры.</w:t>
      </w:r>
    </w:p>
    <w:p w:rsidR="00F40556" w:rsidRPr="003A0BB6" w:rsidRDefault="00F40556" w:rsidP="005B5FB0">
      <w:pPr>
        <w:pStyle w:val="a"/>
      </w:pPr>
    </w:p>
    <w:p w:rsidR="00F40556" w:rsidRPr="003A0BB6" w:rsidRDefault="00F40556" w:rsidP="00C975EE">
      <w:pPr>
        <w:pStyle w:val="a"/>
        <w:ind w:firstLine="567"/>
      </w:pPr>
      <w:r w:rsidRPr="003A0BB6">
        <w:rPr>
          <w:bCs/>
        </w:rPr>
        <w:t>2.8</w:t>
      </w:r>
      <w:r w:rsidRPr="003C4D4C">
        <w:rPr>
          <w:bCs/>
        </w:rPr>
        <w:t>.</w:t>
      </w:r>
      <w:r w:rsidRPr="003A0BB6">
        <w:t> Основания для отказа в предоставлении муниципальной услуги.</w:t>
      </w:r>
    </w:p>
    <w:p w:rsidR="00F40556" w:rsidRDefault="00F40556" w:rsidP="003C4D4C">
      <w:pPr>
        <w:pStyle w:val="a"/>
        <w:ind w:firstLine="567"/>
      </w:pPr>
      <w:r w:rsidRPr="003A0BB6">
        <w:rPr>
          <w:bCs/>
        </w:rPr>
        <w:t>2.8.1.</w:t>
      </w:r>
      <w:r w:rsidRPr="003A0BB6">
        <w:t> При приеме заявления и постановке на учет:</w:t>
      </w:r>
    </w:p>
    <w:p w:rsidR="00F40556" w:rsidRDefault="00F40556" w:rsidP="003C4D4C">
      <w:pPr>
        <w:pStyle w:val="a"/>
        <w:ind w:firstLine="567"/>
      </w:pPr>
      <w:r w:rsidRPr="003A0BB6">
        <w:t>- предоставление неполного п</w:t>
      </w:r>
      <w:r>
        <w:t>акета документов, указанных в пункте 2.7.1</w:t>
      </w:r>
      <w:r w:rsidRPr="003A0BB6">
        <w:t xml:space="preserve"> </w:t>
      </w:r>
      <w:r>
        <w:t>настоящего Административного регламента;</w:t>
      </w:r>
    </w:p>
    <w:p w:rsidR="00F40556" w:rsidRDefault="00F40556" w:rsidP="003C4D4C">
      <w:pPr>
        <w:pStyle w:val="a"/>
        <w:ind w:firstLine="567"/>
      </w:pPr>
      <w:r w:rsidRPr="003A0BB6">
        <w:t>- наличие в документах исправл</w:t>
      </w:r>
      <w:r>
        <w:t>ений;</w:t>
      </w:r>
    </w:p>
    <w:p w:rsidR="00F40556" w:rsidRPr="003A0BB6" w:rsidRDefault="00F40556" w:rsidP="003C4D4C">
      <w:pPr>
        <w:pStyle w:val="a"/>
        <w:ind w:firstLine="567"/>
      </w:pPr>
      <w:r w:rsidRPr="003A0BB6">
        <w:t>- возраст ребенка превышает 8 лет.</w:t>
      </w:r>
    </w:p>
    <w:p w:rsidR="00F40556" w:rsidRDefault="00F40556" w:rsidP="003C4D4C">
      <w:pPr>
        <w:pStyle w:val="a"/>
        <w:ind w:firstLine="567"/>
        <w:jc w:val="left"/>
        <w:rPr>
          <w:bCs/>
        </w:rPr>
      </w:pPr>
    </w:p>
    <w:p w:rsidR="00F40556" w:rsidRDefault="00F40556" w:rsidP="003C4D4C">
      <w:pPr>
        <w:pStyle w:val="a"/>
        <w:ind w:firstLine="567"/>
        <w:jc w:val="left"/>
      </w:pPr>
      <w:r w:rsidRPr="003A0BB6">
        <w:rPr>
          <w:bCs/>
        </w:rPr>
        <w:t>2.8.2.</w:t>
      </w:r>
      <w:r w:rsidRPr="003A0BB6">
        <w:t> При зачислении в ДОО, реализующие основную образовательную программу</w:t>
      </w:r>
      <w:r>
        <w:t>: </w:t>
      </w:r>
    </w:p>
    <w:p w:rsidR="00F40556" w:rsidRDefault="00F40556" w:rsidP="003C4D4C">
      <w:pPr>
        <w:pStyle w:val="a"/>
        <w:ind w:firstLine="567"/>
      </w:pPr>
      <w:r w:rsidRPr="003A0BB6">
        <w:t>- предоставление неполного п</w:t>
      </w:r>
      <w:r>
        <w:t>акета документов, указанных в пункте 2.7.2 настоящего Административного регламента;</w:t>
      </w:r>
    </w:p>
    <w:p w:rsidR="00F40556" w:rsidRDefault="00F40556" w:rsidP="003C4D4C">
      <w:pPr>
        <w:pStyle w:val="a"/>
        <w:ind w:firstLine="567"/>
      </w:pPr>
      <w:r w:rsidRPr="003A0BB6">
        <w:t>- наличие в документах исправлений, выявлений</w:t>
      </w:r>
      <w:r>
        <w:t>, неточности или неполноты сведений;</w:t>
      </w:r>
      <w:r w:rsidRPr="00A16E0E">
        <w:t> </w:t>
      </w:r>
    </w:p>
    <w:p w:rsidR="00F40556" w:rsidRDefault="00F40556" w:rsidP="003C4D4C">
      <w:pPr>
        <w:pStyle w:val="a"/>
        <w:ind w:firstLine="567"/>
      </w:pPr>
      <w:r w:rsidRPr="00A16E0E">
        <w:t xml:space="preserve">- отсутствие свободных мест и возрастных групп в </w:t>
      </w:r>
      <w:r>
        <w:t>Д</w:t>
      </w:r>
      <w:r w:rsidRPr="00A16E0E">
        <w:t>ОО,</w:t>
      </w:r>
      <w:r>
        <w:t xml:space="preserve"> </w:t>
      </w:r>
      <w:r w:rsidRPr="00A16E0E">
        <w:t>реализующей осно</w:t>
      </w:r>
      <w:r>
        <w:t>вную образовательную программу дошкольного образования.</w:t>
      </w:r>
    </w:p>
    <w:p w:rsidR="00F40556" w:rsidRDefault="00F40556" w:rsidP="003C4D4C">
      <w:pPr>
        <w:pStyle w:val="a"/>
        <w:ind w:firstLine="567"/>
      </w:pPr>
    </w:p>
    <w:p w:rsidR="00F40556" w:rsidRDefault="00F40556" w:rsidP="003C4D4C">
      <w:pPr>
        <w:pStyle w:val="a"/>
        <w:ind w:firstLine="567"/>
      </w:pPr>
      <w:r w:rsidRPr="00C975EE">
        <w:rPr>
          <w:bCs/>
        </w:rPr>
        <w:t>2.9</w:t>
      </w:r>
      <w:r w:rsidRPr="003C4D4C">
        <w:rPr>
          <w:bCs/>
        </w:rPr>
        <w:t>.</w:t>
      </w:r>
      <w:r w:rsidRPr="00A16E0E">
        <w:t> Предоставление муниципальной услуги осуществляется б</w:t>
      </w:r>
      <w:r>
        <w:t>ез взимания платы с заявителя.</w:t>
      </w:r>
    </w:p>
    <w:p w:rsidR="00F40556" w:rsidRDefault="00F40556" w:rsidP="003C4D4C">
      <w:pPr>
        <w:pStyle w:val="a"/>
        <w:ind w:firstLine="567"/>
      </w:pPr>
    </w:p>
    <w:p w:rsidR="00F40556" w:rsidRDefault="00F40556" w:rsidP="003C4D4C">
      <w:pPr>
        <w:pStyle w:val="a"/>
        <w:ind w:firstLine="567"/>
      </w:pPr>
      <w:r w:rsidRPr="00C975EE">
        <w:rPr>
          <w:bCs/>
        </w:rPr>
        <w:t>2.10</w:t>
      </w:r>
      <w:r w:rsidRPr="00A16E0E">
        <w:rPr>
          <w:b/>
          <w:bCs/>
        </w:rPr>
        <w:t>.</w:t>
      </w:r>
      <w:r w:rsidRPr="00A16E0E">
        <w:t> Прием заявлений для пос</w:t>
      </w:r>
      <w:r>
        <w:t>тановки на учет для зачисления  в дошкольную образовательную организацию</w:t>
      </w:r>
      <w:r>
        <w:rPr>
          <w:b/>
        </w:rPr>
        <w:t xml:space="preserve">, </w:t>
      </w:r>
      <w:r w:rsidRPr="00CC143E">
        <w:t>реализующую основную образовательную программу дошкольного образования, осуществляется специалистом,</w:t>
      </w:r>
      <w:r>
        <w:t xml:space="preserve"> </w:t>
      </w:r>
      <w:r w:rsidRPr="00CC143E">
        <w:t>ответственным за прием документов</w:t>
      </w:r>
      <w:r w:rsidRPr="003C4D4C">
        <w:t xml:space="preserve">. </w:t>
      </w:r>
    </w:p>
    <w:p w:rsidR="00F40556" w:rsidRDefault="00F40556" w:rsidP="003C4D4C">
      <w:pPr>
        <w:pStyle w:val="a"/>
        <w:ind w:firstLine="567"/>
      </w:pPr>
    </w:p>
    <w:p w:rsidR="00F40556" w:rsidRDefault="00F40556" w:rsidP="003C4D4C">
      <w:pPr>
        <w:pStyle w:val="a"/>
        <w:ind w:firstLine="567"/>
      </w:pPr>
      <w:r w:rsidRPr="00C975EE">
        <w:rPr>
          <w:bCs/>
        </w:rPr>
        <w:t>2.11</w:t>
      </w:r>
      <w:r w:rsidRPr="003C4D4C">
        <w:rPr>
          <w:bCs/>
        </w:rPr>
        <w:t>.</w:t>
      </w:r>
      <w:r w:rsidRPr="00A16E0E">
        <w:t> Требования к помещениям, в которых предоставляется муниципальная услуга, к местам для заполнения заявлений о предоставлении муниципальной услуги, информационным стендам с образцами заполнения и перечнем необходимых для предоставления муниципальной услуги документов</w:t>
      </w:r>
      <w:r>
        <w:t>. </w:t>
      </w:r>
    </w:p>
    <w:p w:rsidR="00F40556" w:rsidRPr="00A16E0E" w:rsidRDefault="00F40556" w:rsidP="003C4D4C">
      <w:pPr>
        <w:pStyle w:val="a"/>
        <w:ind w:firstLine="567"/>
      </w:pPr>
      <w:r w:rsidRPr="00C975EE">
        <w:rPr>
          <w:bCs/>
        </w:rPr>
        <w:t>2.11.1</w:t>
      </w:r>
      <w:r w:rsidRPr="003C4D4C">
        <w:rPr>
          <w:bCs/>
        </w:rPr>
        <w:t>.</w:t>
      </w:r>
      <w:r>
        <w:rPr>
          <w:b/>
          <w:bCs/>
        </w:rPr>
        <w:t xml:space="preserve"> </w:t>
      </w:r>
      <w:r w:rsidRPr="003E5ADF">
        <w:rPr>
          <w:bCs/>
        </w:rPr>
        <w:t>Предоставление услуги</w:t>
      </w:r>
      <w:r>
        <w:rPr>
          <w:bCs/>
        </w:rPr>
        <w:t xml:space="preserve"> осуществляется в специально выделенном для этих целей помещении.</w:t>
      </w:r>
      <w:r>
        <w:rPr>
          <w:b/>
          <w:bCs/>
        </w:rPr>
        <w:t xml:space="preserve"> </w:t>
      </w:r>
      <w:r w:rsidRPr="00A16E0E">
        <w:t> </w:t>
      </w:r>
      <w:r>
        <w:t>На территории,  прилегающей к зданию, организовывается бесплатная парковка для личного автомобильного транспорта заявителя, выделяется место</w:t>
      </w:r>
      <w:r w:rsidRPr="008C41FD">
        <w:t xml:space="preserve"> </w:t>
      </w:r>
      <w:r>
        <w:t>д</w:t>
      </w:r>
      <w:r w:rsidRPr="00A16E0E">
        <w:t>ля парковки специальных авт</w:t>
      </w:r>
      <w:r>
        <w:t>отранспортных средств инвалидов.</w:t>
      </w:r>
    </w:p>
    <w:p w:rsidR="00F40556" w:rsidRDefault="00F40556" w:rsidP="003C4D4C">
      <w:pPr>
        <w:pStyle w:val="a"/>
        <w:ind w:firstLine="708"/>
      </w:pPr>
      <w:r w:rsidRPr="00A16E0E">
        <w:t>Помещения, в которых предоставляется муниципальная услуга, должны соответствовать установленным противопожарным и санитарно-эпидемиологическим правилам и нормам, в том числе должны быть созданы условия для беспрепятственного доступа инвалидов к получению муниципальной услуги в соответствии с требованиями, установленными законодательными и иными нормативными правовыми актами, включая:</w:t>
      </w:r>
    </w:p>
    <w:p w:rsidR="00F40556" w:rsidRDefault="00F40556" w:rsidP="003C4D4C">
      <w:pPr>
        <w:pStyle w:val="a"/>
        <w:ind w:firstLine="708"/>
      </w:pPr>
      <w:r w:rsidRPr="00A16E0E">
        <w:t>- возможность беспрепятственного входа в помещения и выхода из них;</w:t>
      </w:r>
    </w:p>
    <w:p w:rsidR="00F40556" w:rsidRDefault="00F40556" w:rsidP="003C4D4C">
      <w:pPr>
        <w:pStyle w:val="a"/>
        <w:ind w:firstLine="708"/>
      </w:pPr>
      <w:r w:rsidRPr="00A16E0E">
        <w:t xml:space="preserve">- возможность посадки инвалидов в транспортное средство и высадки из </w:t>
      </w:r>
      <w:r>
        <w:t>него перед входом в здание Отдела образования</w:t>
      </w:r>
      <w:r w:rsidRPr="00A16E0E">
        <w:t>, в том</w:t>
      </w:r>
      <w:r>
        <w:t xml:space="preserve"> числе с использованием кресла-</w:t>
      </w:r>
      <w:r w:rsidRPr="00A16E0E">
        <w:t>коляски, с помощью сотрудников</w:t>
      </w:r>
      <w:r>
        <w:t xml:space="preserve"> Отдела образования</w:t>
      </w:r>
      <w:r w:rsidRPr="00A16E0E">
        <w:t xml:space="preserve">, </w:t>
      </w:r>
      <w:r w:rsidRPr="00487119">
        <w:t>предоставляющ</w:t>
      </w:r>
      <w:r>
        <w:t>их</w:t>
      </w:r>
      <w:r w:rsidRPr="00A16E0E">
        <w:t xml:space="preserve"> муниципальную услугу;</w:t>
      </w:r>
    </w:p>
    <w:p w:rsidR="00F40556" w:rsidRDefault="00F40556" w:rsidP="003C4D4C">
      <w:pPr>
        <w:pStyle w:val="a"/>
        <w:ind w:firstLine="708"/>
      </w:pPr>
      <w:r w:rsidRPr="00A16E0E">
        <w:t xml:space="preserve">- возможность самостоятельного передвижения инвалидов по зданию </w:t>
      </w:r>
      <w:r>
        <w:t>Отдела образования</w:t>
      </w:r>
      <w:r w:rsidRPr="00A16E0E">
        <w:t xml:space="preserve"> и прилегающей территории в целях доступа к месту предоставления муниципальной услуги, передвижения с помощью сотрудников </w:t>
      </w:r>
      <w:r>
        <w:t>Отдела образования</w:t>
      </w:r>
      <w:r w:rsidRPr="007A4505">
        <w:rPr>
          <w:b/>
        </w:rPr>
        <w:t xml:space="preserve">, </w:t>
      </w:r>
      <w:r w:rsidRPr="00487119">
        <w:t>предоставляющих</w:t>
      </w:r>
      <w:r w:rsidRPr="00A16E0E">
        <w:t xml:space="preserve"> муниципальную услугу</w:t>
      </w:r>
      <w:r>
        <w:t>;</w:t>
      </w:r>
    </w:p>
    <w:p w:rsidR="00F40556" w:rsidRDefault="00F40556" w:rsidP="003C4D4C">
      <w:pPr>
        <w:pStyle w:val="a"/>
        <w:ind w:firstLine="708"/>
      </w:pPr>
      <w:r w:rsidRPr="00A16E0E">
        <w:t>- сопровождение инвалидов, имеющих стойкие расстройства функции зрения и самостоятельного передвижения по территории, допуск в здание и на прилегающую территорию собаки - проводника при наличии документа, подтверждающего ее специальное обучение, выданного по форме, установленной федеральным органом исполнительной власти, осуществляющим функции по выработке и реализации государс</w:t>
      </w:r>
      <w:r>
        <w:t>твенной политики и нормативно-</w:t>
      </w:r>
      <w:r w:rsidRPr="00A16E0E">
        <w:t>правовому регулированию в сфере социальной защиты населения;</w:t>
      </w:r>
    </w:p>
    <w:p w:rsidR="00F40556" w:rsidRDefault="00F40556" w:rsidP="003C4D4C">
      <w:pPr>
        <w:pStyle w:val="a"/>
        <w:ind w:firstLine="708"/>
      </w:pPr>
      <w:r w:rsidRPr="00A16E0E">
        <w:t xml:space="preserve">- оказание сотрудниками </w:t>
      </w:r>
      <w:r>
        <w:t>Отдела образования</w:t>
      </w:r>
      <w:r w:rsidRPr="00A16E0E">
        <w:t xml:space="preserve">, </w:t>
      </w:r>
      <w:r w:rsidRPr="00487119">
        <w:t>предоставляющими</w:t>
      </w:r>
      <w:r w:rsidRPr="00A16E0E">
        <w:t xml:space="preserve"> муниципальную услугу, необходимой помощи инвалидам, связанной с разъяснением в доступной для них форме порядка предоставления и получения муниципальной услуги, оформлением необходимых для ее предоставления документов, ознакомлением инвалидов с размещением кабинетов, последовательностью действий, необходимых для получения муниципальной услуги;</w:t>
      </w:r>
    </w:p>
    <w:p w:rsidR="00F40556" w:rsidRDefault="00F40556" w:rsidP="003C4D4C">
      <w:pPr>
        <w:pStyle w:val="a"/>
        <w:ind w:firstLine="708"/>
      </w:pPr>
      <w:r w:rsidRPr="00A16E0E">
        <w:t>- обеспечение доступа сурдопереводчика и тифлосурдопереводчика;</w:t>
      </w:r>
    </w:p>
    <w:p w:rsidR="00F40556" w:rsidRDefault="00F40556" w:rsidP="003C4D4C">
      <w:pPr>
        <w:pStyle w:val="a"/>
        <w:ind w:firstLine="708"/>
      </w:pPr>
      <w:r w:rsidRPr="00A16E0E">
        <w:t xml:space="preserve">- оказание сотрудниками </w:t>
      </w:r>
      <w:r>
        <w:t>Отдела образования, предоставляющими</w:t>
      </w:r>
      <w:r w:rsidRPr="00A16E0E">
        <w:t xml:space="preserve"> муниципальную услугу, иной необходимой инвалидам помощи в преодолении барьеров, мешающих получению ими муниципальной услуги наравне с другими лицами.</w:t>
      </w:r>
    </w:p>
    <w:p w:rsidR="00F40556" w:rsidRDefault="00F40556" w:rsidP="003C4D4C">
      <w:pPr>
        <w:pStyle w:val="a"/>
        <w:ind w:firstLine="708"/>
      </w:pPr>
    </w:p>
    <w:p w:rsidR="00F40556" w:rsidRDefault="00F40556" w:rsidP="003C4D4C">
      <w:pPr>
        <w:pStyle w:val="a"/>
        <w:ind w:firstLine="708"/>
      </w:pPr>
      <w:r w:rsidRPr="00C975EE">
        <w:rPr>
          <w:bCs/>
        </w:rPr>
        <w:t>2.11.2</w:t>
      </w:r>
      <w:r w:rsidRPr="003C4D4C">
        <w:rPr>
          <w:bCs/>
        </w:rPr>
        <w:t>.</w:t>
      </w:r>
      <w:r w:rsidRPr="003C4D4C">
        <w:t> </w:t>
      </w:r>
      <w:r>
        <w:t xml:space="preserve">Вход в здание оборудован информационной табличкой (вывеской), содержащей информацию о наименовании и режиме работы. </w:t>
      </w:r>
      <w:r w:rsidRPr="00A16E0E">
        <w:t>Помещения, в которых предоставляется муниципальная услуга, включают места для ожидания, места для информирования заявителей и заполнения необходимых документов, а также места для приема заявителей.</w:t>
      </w:r>
    </w:p>
    <w:p w:rsidR="00F40556" w:rsidRDefault="00F40556" w:rsidP="003C4D4C">
      <w:pPr>
        <w:pStyle w:val="a"/>
        <w:ind w:firstLine="708"/>
      </w:pPr>
      <w:r w:rsidRPr="00C975EE">
        <w:rPr>
          <w:bCs/>
        </w:rPr>
        <w:t>2.11.3</w:t>
      </w:r>
      <w:r w:rsidRPr="003C4D4C">
        <w:rPr>
          <w:bCs/>
        </w:rPr>
        <w:t>.</w:t>
      </w:r>
      <w:r w:rsidRPr="00A16E0E">
        <w:t> Места для ожидания должны соответствовать комфорт</w:t>
      </w:r>
      <w:r>
        <w:t>ным условиям для заявителей.</w:t>
      </w:r>
    </w:p>
    <w:p w:rsidR="00F40556" w:rsidRDefault="00F40556" w:rsidP="003C4D4C">
      <w:pPr>
        <w:pStyle w:val="a"/>
        <w:ind w:firstLine="708"/>
      </w:pPr>
      <w:r w:rsidRPr="00C975EE">
        <w:rPr>
          <w:bCs/>
        </w:rPr>
        <w:t>2.11.4</w:t>
      </w:r>
      <w:r w:rsidRPr="003C4D4C">
        <w:rPr>
          <w:bCs/>
        </w:rPr>
        <w:t>.</w:t>
      </w:r>
      <w:r w:rsidRPr="00A16E0E">
        <w:t> Места для</w:t>
      </w:r>
      <w:r>
        <w:t xml:space="preserve"> информирования заявителей, получения информации и заполнения необходимых документов оборудованы столами, стульями, обеспечиваются канцелярскими принадлежностями.</w:t>
      </w:r>
    </w:p>
    <w:p w:rsidR="00F40556" w:rsidRDefault="00F40556" w:rsidP="003C05D4">
      <w:pPr>
        <w:pStyle w:val="a"/>
        <w:ind w:firstLine="708"/>
      </w:pPr>
      <w:r>
        <w:t>Текстовая информация о  порядке предоставления услуги размещается на информационных стендах и должна находиться в местах ожидания заявителей.</w:t>
      </w:r>
    </w:p>
    <w:p w:rsidR="00F40556" w:rsidRDefault="00F40556" w:rsidP="003C4D4C">
      <w:pPr>
        <w:pStyle w:val="a"/>
        <w:ind w:firstLine="708"/>
      </w:pPr>
      <w:r>
        <w:t>Кабинет сотрудников Отдела образования, непосредственно представляющих</w:t>
      </w:r>
      <w:r w:rsidRPr="00627A3F">
        <w:t xml:space="preserve"> </w:t>
      </w:r>
      <w:r>
        <w:t>муниципальную услугу, оборудуется информационными табличками с указанием номера  кабинета, фамилии, имени, отчества  и должности сотрудников, непосредственно представляющих муниципальную услугу, времени приема заявителей, получающих муниципальную услугу.</w:t>
      </w:r>
    </w:p>
    <w:p w:rsidR="00F40556" w:rsidRDefault="00F40556" w:rsidP="003C4D4C">
      <w:pPr>
        <w:pStyle w:val="a"/>
        <w:ind w:firstLine="708"/>
        <w:rPr>
          <w:b/>
        </w:rPr>
      </w:pPr>
      <w:r w:rsidRPr="00A16E0E">
        <w:t>Каждое рабочее место должно быть оборудовано телефоном, персональным компьютером с возможностью доступа к информационным базам данных, печатающим устройствам.</w:t>
      </w:r>
    </w:p>
    <w:p w:rsidR="00F40556" w:rsidRDefault="00F40556" w:rsidP="003C4D4C">
      <w:pPr>
        <w:pStyle w:val="a"/>
        <w:ind w:firstLine="708"/>
        <w:rPr>
          <w:b/>
        </w:rPr>
      </w:pPr>
    </w:p>
    <w:p w:rsidR="00F40556" w:rsidRDefault="00F40556" w:rsidP="003C4D4C">
      <w:pPr>
        <w:pStyle w:val="a"/>
        <w:ind w:firstLine="708"/>
        <w:rPr>
          <w:b/>
        </w:rPr>
      </w:pPr>
      <w:r w:rsidRPr="00C975EE">
        <w:rPr>
          <w:bCs/>
        </w:rPr>
        <w:t>2.11.5.</w:t>
      </w:r>
      <w:r w:rsidRPr="00A16E0E">
        <w:t> Основными требованиями к информированию заявителя являются:</w:t>
      </w:r>
    </w:p>
    <w:p w:rsidR="00F40556" w:rsidRDefault="00F40556" w:rsidP="003C4D4C">
      <w:pPr>
        <w:pStyle w:val="a"/>
        <w:ind w:firstLine="708"/>
        <w:rPr>
          <w:b/>
        </w:rPr>
      </w:pPr>
      <w:r>
        <w:t xml:space="preserve">- </w:t>
      </w:r>
      <w:r w:rsidRPr="00A16E0E">
        <w:t xml:space="preserve"> актуальность предоставляемой информации;</w:t>
      </w:r>
    </w:p>
    <w:p w:rsidR="00F40556" w:rsidRDefault="00F40556" w:rsidP="003C4D4C">
      <w:pPr>
        <w:pStyle w:val="a"/>
        <w:ind w:firstLine="708"/>
        <w:rPr>
          <w:b/>
        </w:rPr>
      </w:pPr>
      <w:r w:rsidRPr="00A16E0E">
        <w:t>- четкость в изложении информации;</w:t>
      </w:r>
    </w:p>
    <w:p w:rsidR="00F40556" w:rsidRDefault="00F40556" w:rsidP="003C4D4C">
      <w:pPr>
        <w:pStyle w:val="a"/>
        <w:ind w:firstLine="708"/>
        <w:rPr>
          <w:b/>
        </w:rPr>
      </w:pPr>
      <w:r w:rsidRPr="00A16E0E">
        <w:t>- наглядность форм предоставляемой информации;</w:t>
      </w:r>
    </w:p>
    <w:p w:rsidR="00F40556" w:rsidRDefault="00F40556" w:rsidP="003C4D4C">
      <w:pPr>
        <w:pStyle w:val="a"/>
        <w:ind w:firstLine="708"/>
        <w:rPr>
          <w:b/>
        </w:rPr>
      </w:pPr>
      <w:r w:rsidRPr="00A16E0E">
        <w:t>- удобство и д</w:t>
      </w:r>
      <w:r>
        <w:t>оступность получения информации.</w:t>
      </w:r>
    </w:p>
    <w:p w:rsidR="00F40556" w:rsidRDefault="00F40556" w:rsidP="003C4D4C">
      <w:pPr>
        <w:pStyle w:val="a"/>
        <w:ind w:firstLine="708"/>
        <w:rPr>
          <w:b/>
        </w:rPr>
      </w:pPr>
    </w:p>
    <w:p w:rsidR="00F40556" w:rsidRDefault="00F40556" w:rsidP="003C4D4C">
      <w:pPr>
        <w:pStyle w:val="a"/>
        <w:ind w:firstLine="708"/>
        <w:rPr>
          <w:b/>
        </w:rPr>
      </w:pPr>
      <w:r w:rsidRPr="00C975EE">
        <w:rPr>
          <w:bCs/>
        </w:rPr>
        <w:t>2.11.6</w:t>
      </w:r>
      <w:r w:rsidRPr="003C4D4C">
        <w:rPr>
          <w:bCs/>
        </w:rPr>
        <w:t>.</w:t>
      </w:r>
      <w:r w:rsidRPr="003C4D4C">
        <w:t> </w:t>
      </w:r>
      <w:r w:rsidRPr="00A16E0E">
        <w:t>Информирование по вопросам предоставления муниципальной услу</w:t>
      </w:r>
      <w:r>
        <w:t>ги осуществляют сотрудники Отдела образования</w:t>
      </w:r>
      <w:r w:rsidRPr="00A16E0E">
        <w:t xml:space="preserve"> по телефону или по запросу в порядке, установленном законодательством Российской Федерации.</w:t>
      </w:r>
    </w:p>
    <w:p w:rsidR="00F40556" w:rsidRDefault="00F40556" w:rsidP="003C4D4C">
      <w:pPr>
        <w:pStyle w:val="a"/>
        <w:ind w:firstLine="708"/>
        <w:rPr>
          <w:b/>
        </w:rPr>
      </w:pPr>
      <w:r>
        <w:rPr>
          <w:bCs/>
        </w:rPr>
        <w:t>2.11.7</w:t>
      </w:r>
      <w:r w:rsidRPr="00C975EE">
        <w:rPr>
          <w:bCs/>
        </w:rPr>
        <w:t>.</w:t>
      </w:r>
      <w:r w:rsidRPr="00A16E0E">
        <w:t> Время ожидания заинтересованного лица при индивидуальном устном информировании не может превышать 15 минут.</w:t>
      </w:r>
    </w:p>
    <w:p w:rsidR="00F40556" w:rsidRDefault="00F40556" w:rsidP="003C4D4C">
      <w:pPr>
        <w:pStyle w:val="a"/>
        <w:ind w:firstLine="708"/>
      </w:pPr>
      <w:r w:rsidRPr="00A16E0E">
        <w:t>Индивидуальное устное информирование каждого заинтересованн</w:t>
      </w:r>
      <w:r>
        <w:t>ого лица должностным лицом Отдела образования</w:t>
      </w:r>
      <w:r w:rsidRPr="00A16E0E">
        <w:t xml:space="preserve"> (далее </w:t>
      </w:r>
      <w:r>
        <w:t>–</w:t>
      </w:r>
      <w:r w:rsidRPr="00A16E0E">
        <w:t xml:space="preserve"> должностное лицо) не может превышать 10 минут. В случае, если для подготовки ответа требуется продолжительное время, должностное лицо, осуществляющее индивидуальное устное информирование, может предложить заинтересованному лицу обратиться за необходимой информацией в письменном виде либо назначить другое удобное для заинтересованного лица время для устного информирования.</w:t>
      </w:r>
    </w:p>
    <w:p w:rsidR="00F40556" w:rsidRDefault="00F40556" w:rsidP="003C4D4C">
      <w:pPr>
        <w:pStyle w:val="a"/>
        <w:ind w:firstLine="708"/>
      </w:pPr>
      <w:r>
        <w:rPr>
          <w:bCs/>
        </w:rPr>
        <w:t>2.11.8</w:t>
      </w:r>
      <w:r w:rsidRPr="003C4D4C">
        <w:rPr>
          <w:bCs/>
        </w:rPr>
        <w:t>.</w:t>
      </w:r>
      <w:r w:rsidRPr="00A16E0E">
        <w:t> При индивидуальном информировании в письменной форме по почте ответ на обращение заинтересованного лица направляется почтой в адрес заинтересованного лица, в случае обращения по электронной почте - на электронный адрес заинтересованного лица, в случае обращения в форме электронного документа в срок, установленный законодат</w:t>
      </w:r>
      <w:r>
        <w:t>ельством Российской Федерации.</w:t>
      </w:r>
    </w:p>
    <w:p w:rsidR="00F40556" w:rsidRDefault="00F40556" w:rsidP="003C4D4C">
      <w:pPr>
        <w:pStyle w:val="a"/>
        <w:ind w:firstLine="708"/>
      </w:pPr>
      <w:r w:rsidRPr="00C975EE">
        <w:rPr>
          <w:bCs/>
        </w:rPr>
        <w:t>2.11.9</w:t>
      </w:r>
      <w:r w:rsidRPr="003C4D4C">
        <w:rPr>
          <w:bCs/>
        </w:rPr>
        <w:t>. </w:t>
      </w:r>
      <w:r w:rsidRPr="00A16E0E">
        <w:t>При индивидуальном информировании по телефону ответ на телефонный звонок должен начинаться с информации о наименовании органа, в который позвонил заявитель, фамилии, имени, отчестве (при наличии) и должности должностного лица, осуществляющего индивидуальное информирование по телефону.</w:t>
      </w:r>
    </w:p>
    <w:p w:rsidR="00F40556" w:rsidRDefault="00F40556" w:rsidP="003C4D4C">
      <w:pPr>
        <w:pStyle w:val="a"/>
        <w:ind w:firstLine="708"/>
      </w:pPr>
      <w:r w:rsidRPr="00A16E0E">
        <w:t>Время разговора не должно превышать 10 минут.</w:t>
      </w:r>
    </w:p>
    <w:p w:rsidR="00F40556" w:rsidRDefault="00F40556" w:rsidP="003C4D4C">
      <w:pPr>
        <w:pStyle w:val="a"/>
        <w:ind w:firstLine="708"/>
      </w:pPr>
      <w:r w:rsidRPr="00A16E0E">
        <w:t>В случае, если должностное лицо, осуществляющее информирование по телефону, не может ответить на вопрос по содержанию, связанному с предоставлением муниципальной услуги, оно обязано проинформировать заинтересованное лицо об организациях, либо структурных подразделениях, которые располагают необходимыми сведениями.</w:t>
      </w:r>
    </w:p>
    <w:p w:rsidR="00F40556" w:rsidRDefault="00F40556" w:rsidP="00180E45">
      <w:pPr>
        <w:pStyle w:val="a"/>
        <w:ind w:firstLine="708"/>
      </w:pPr>
      <w:r>
        <w:rPr>
          <w:bCs/>
        </w:rPr>
        <w:t>2.11.10</w:t>
      </w:r>
      <w:r w:rsidRPr="003C4D4C">
        <w:rPr>
          <w:bCs/>
        </w:rPr>
        <w:t>.</w:t>
      </w:r>
      <w:r w:rsidRPr="00A16E0E">
        <w:t> Публичное устное информирование осуществляется уполномоченным должностным лицом с привлечением средств массовой информации -</w:t>
      </w:r>
      <w:r>
        <w:t xml:space="preserve"> телевидения, печатных изданий.</w:t>
      </w:r>
    </w:p>
    <w:p w:rsidR="00F40556" w:rsidRDefault="00F40556" w:rsidP="003C4D4C">
      <w:pPr>
        <w:pStyle w:val="a"/>
        <w:ind w:firstLine="708"/>
      </w:pPr>
      <w:r>
        <w:rPr>
          <w:bCs/>
        </w:rPr>
        <w:t>2.11.11</w:t>
      </w:r>
      <w:r w:rsidRPr="003C4D4C">
        <w:rPr>
          <w:bCs/>
        </w:rPr>
        <w:t>.</w:t>
      </w:r>
      <w:r w:rsidRPr="00A16E0E">
        <w:t> Публичное письменное информирование осуществляется путем размещения информационных материалов на информационных стендах в месте предоставления муниципальной услуги, публикации информационных материалов в средствах массовой информации, в</w:t>
      </w:r>
      <w:r>
        <w:t>ключая публикацию на сайте Отдела образования.</w:t>
      </w:r>
    </w:p>
    <w:p w:rsidR="00F40556" w:rsidRDefault="00F40556" w:rsidP="003C4D4C">
      <w:pPr>
        <w:pStyle w:val="a"/>
        <w:ind w:firstLine="708"/>
      </w:pPr>
      <w:r w:rsidRPr="00C975EE">
        <w:rPr>
          <w:bCs/>
        </w:rPr>
        <w:t>2.11.12</w:t>
      </w:r>
      <w:r w:rsidRPr="003C4D4C">
        <w:rPr>
          <w:bCs/>
        </w:rPr>
        <w:t>.</w:t>
      </w:r>
      <w:r w:rsidRPr="00A16E0E">
        <w:t> Информация о порядке предоставления муниципальной услуги размещается на информационных стендах в помещениях приема заявлений (далее - информационные стенды), которые должны быть освещены и хорошо просматриваемы. Информационные стенды должны содержать актуальную информацию. Тексты материалов печатаются удобным для чтения шрифтом, без исправлений.</w:t>
      </w:r>
    </w:p>
    <w:p w:rsidR="00F40556" w:rsidRDefault="00F40556" w:rsidP="003C4D4C">
      <w:pPr>
        <w:pStyle w:val="a"/>
        <w:ind w:firstLine="708"/>
      </w:pPr>
      <w:r w:rsidRPr="00C975EE">
        <w:rPr>
          <w:bCs/>
        </w:rPr>
        <w:t>2.11.13</w:t>
      </w:r>
      <w:r w:rsidRPr="003C4D4C">
        <w:rPr>
          <w:bCs/>
        </w:rPr>
        <w:t>.</w:t>
      </w:r>
      <w:r w:rsidRPr="00A16E0E">
        <w:t xml:space="preserve"> На информационных стендах, расположенных в помещениях приема заявления, а </w:t>
      </w:r>
      <w:r>
        <w:t>также на официальном сайте Отдела образования</w:t>
      </w:r>
      <w:r w:rsidRPr="00A16E0E">
        <w:t xml:space="preserve"> в сети Интернет </w:t>
      </w:r>
      <w:hyperlink r:id="rId12" w:history="1">
        <w:r w:rsidRPr="00870738">
          <w:rPr>
            <w:rStyle w:val="Hyperlink"/>
          </w:rPr>
          <w:t>http://ржев-образование.рф./</w:t>
        </w:r>
      </w:hyperlink>
      <w:r>
        <w:t xml:space="preserve"> </w:t>
      </w:r>
      <w:r w:rsidRPr="00A16E0E">
        <w:t> размещается следующая информация, в том числе версия для слабовидящих:</w:t>
      </w:r>
    </w:p>
    <w:p w:rsidR="00F40556" w:rsidRDefault="00F40556" w:rsidP="003C4D4C">
      <w:pPr>
        <w:pStyle w:val="a"/>
        <w:ind w:firstLine="708"/>
      </w:pPr>
      <w:r w:rsidRPr="00A16E0E">
        <w:t>- адрес местонахождения, почтовый адрес; адрес элект</w:t>
      </w:r>
      <w:r>
        <w:t>ронной почты; номера телефонов О</w:t>
      </w:r>
      <w:r w:rsidRPr="00A16E0E">
        <w:t xml:space="preserve">тдела образования администрации города </w:t>
      </w:r>
      <w:r>
        <w:t>Ржева</w:t>
      </w:r>
      <w:r w:rsidRPr="00A16E0E">
        <w:t>; график (режим) раб</w:t>
      </w:r>
      <w:r>
        <w:t>оты; график приема Заявителей; </w:t>
      </w:r>
    </w:p>
    <w:p w:rsidR="00F40556" w:rsidRDefault="00F40556" w:rsidP="003C4D4C">
      <w:pPr>
        <w:pStyle w:val="a"/>
        <w:ind w:firstLine="708"/>
      </w:pPr>
      <w:r>
        <w:t>- адрес официального сайта Отдела образования</w:t>
      </w:r>
      <w:r w:rsidRPr="00A16E0E">
        <w:t>;</w:t>
      </w:r>
    </w:p>
    <w:p w:rsidR="00F40556" w:rsidRDefault="00F40556" w:rsidP="003C4D4C">
      <w:pPr>
        <w:pStyle w:val="a"/>
        <w:ind w:firstLine="708"/>
      </w:pPr>
      <w:r>
        <w:t>- перечень документов, необходимых для предоставления муниципальной услуги, сроки их предоставления;</w:t>
      </w:r>
    </w:p>
    <w:p w:rsidR="00F40556" w:rsidRDefault="00F40556" w:rsidP="003C4D4C">
      <w:pPr>
        <w:pStyle w:val="a"/>
        <w:ind w:firstLine="708"/>
      </w:pPr>
      <w:r w:rsidRPr="00A16E0E">
        <w:t>- перечень категорий граждан, пользующихся льготами при определении в ОО, реализующие основную образовательную прогр</w:t>
      </w:r>
      <w:r>
        <w:t>амму дошкольного образования;</w:t>
      </w:r>
    </w:p>
    <w:p w:rsidR="00F40556" w:rsidRDefault="00F40556" w:rsidP="003C4D4C">
      <w:pPr>
        <w:pStyle w:val="a"/>
        <w:ind w:firstLine="708"/>
      </w:pPr>
      <w:r w:rsidRPr="00A16E0E">
        <w:t>- информация о сети муниципальных ОО, реализующих основную образовательную программу дошкольного образования, с указанием адресов, номеро</w:t>
      </w:r>
      <w:r>
        <w:t>в телефонов;</w:t>
      </w:r>
    </w:p>
    <w:p w:rsidR="00F40556" w:rsidRDefault="00F40556" w:rsidP="003C4D4C">
      <w:pPr>
        <w:pStyle w:val="a"/>
        <w:ind w:firstLine="708"/>
      </w:pPr>
      <w:r w:rsidRPr="00A16E0E">
        <w:t>- Административный регламент с приложениями</w:t>
      </w:r>
      <w:r>
        <w:t>.</w:t>
      </w:r>
    </w:p>
    <w:p w:rsidR="00F40556" w:rsidRPr="00A16E0E" w:rsidRDefault="00F40556" w:rsidP="00823035">
      <w:pPr>
        <w:pStyle w:val="a"/>
      </w:pPr>
      <w:r w:rsidRPr="00A16E0E">
        <w:br/>
      </w:r>
      <w:r w:rsidRPr="00A16E0E">
        <w:br/>
      </w:r>
    </w:p>
    <w:p w:rsidR="00F40556" w:rsidRDefault="00F40556" w:rsidP="00A16E0E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caps/>
          <w:color w:val="000000"/>
          <w:kern w:val="36"/>
          <w:lang w:eastAsia="ru-RU"/>
        </w:rPr>
      </w:pPr>
      <w:r w:rsidRPr="003C4D4C">
        <w:rPr>
          <w:rFonts w:ascii="Times New Roman" w:hAnsi="Times New Roman"/>
          <w:b/>
          <w:bCs/>
          <w:caps/>
          <w:color w:val="000000"/>
          <w:kern w:val="36"/>
          <w:lang w:eastAsia="ru-RU"/>
        </w:rPr>
        <w:t xml:space="preserve">3. СОСТАВ, ПОСЛЕДОВАТЕЛЬНОСТЬ И СРОКИ ВЫПОЛНЕНИЯ АДМИНИСТРАТИВНЫХ ПРОЦЕДУР, ТРЕБОВАНИЯ К ПОРЯДКУ ИХ ВЫПОЛНЕНИЯ, </w:t>
      </w:r>
    </w:p>
    <w:p w:rsidR="00F40556" w:rsidRPr="003C4D4C" w:rsidRDefault="00F40556" w:rsidP="00A16E0E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caps/>
          <w:color w:val="000000"/>
          <w:kern w:val="36"/>
          <w:lang w:eastAsia="ru-RU"/>
        </w:rPr>
      </w:pPr>
      <w:r w:rsidRPr="003C4D4C">
        <w:rPr>
          <w:rFonts w:ascii="Times New Roman" w:hAnsi="Times New Roman"/>
          <w:b/>
          <w:bCs/>
          <w:caps/>
          <w:color w:val="000000"/>
          <w:kern w:val="36"/>
          <w:lang w:eastAsia="ru-RU"/>
        </w:rPr>
        <w:t>В ТОМ ЧИСЛЕ ОСОБЕННОСТИ ВЫПОЛНЕНИЯ АДМИНИСТРАТИВН</w:t>
      </w:r>
      <w:r>
        <w:rPr>
          <w:rFonts w:ascii="Times New Roman" w:hAnsi="Times New Roman"/>
          <w:b/>
          <w:bCs/>
          <w:caps/>
          <w:color w:val="000000"/>
          <w:kern w:val="36"/>
          <w:lang w:eastAsia="ru-RU"/>
        </w:rPr>
        <w:t>ЫХ ПРОЦЕДУР В ЭЛЕКТРОННОЙ ФОРМЕ</w:t>
      </w:r>
    </w:p>
    <w:p w:rsidR="00F40556" w:rsidRDefault="00F40556" w:rsidP="00FA7493">
      <w:pPr>
        <w:pStyle w:val="a"/>
        <w:ind w:firstLine="720"/>
      </w:pPr>
      <w:r w:rsidRPr="00A16E0E">
        <w:br/>
      </w:r>
      <w:r>
        <w:t xml:space="preserve">   </w:t>
      </w:r>
      <w:r>
        <w:tab/>
      </w:r>
      <w:r w:rsidRPr="00C975EE">
        <w:rPr>
          <w:bCs/>
        </w:rPr>
        <w:t>3.1</w:t>
      </w:r>
      <w:r w:rsidRPr="00FA7493">
        <w:rPr>
          <w:bCs/>
        </w:rPr>
        <w:t>.</w:t>
      </w:r>
      <w:r w:rsidRPr="00A16E0E">
        <w:t> Предоставление услуги по приему заявлений и постановке на учет в АИС «Е-услуги. Образование» обеспечивает возможность выполнения в электронном виде следующих административных процедур, связанных с комплектованием и зачислением детей в ОО, реализующие основную образовательную программу дошкольного образования:</w:t>
      </w:r>
    </w:p>
    <w:p w:rsidR="00F40556" w:rsidRDefault="00F40556" w:rsidP="00FA7493">
      <w:pPr>
        <w:pStyle w:val="a"/>
        <w:ind w:firstLine="720"/>
      </w:pPr>
      <w:r w:rsidRPr="00A16E0E">
        <w:t>- предоставление заявителем з</w:t>
      </w:r>
      <w:r>
        <w:t xml:space="preserve">аявления </w:t>
      </w:r>
      <w:r w:rsidRPr="00A16E0E">
        <w:t xml:space="preserve"> и документов, необходимых для постановки детей на учет для зачисления в ОО, реализующую основную образовательную программу дошкольного образования;</w:t>
      </w:r>
    </w:p>
    <w:p w:rsidR="00F40556" w:rsidRDefault="00F40556" w:rsidP="00FA7493">
      <w:pPr>
        <w:pStyle w:val="a"/>
        <w:ind w:firstLine="720"/>
      </w:pPr>
      <w:r>
        <w:t xml:space="preserve">- рассмотрение </w:t>
      </w:r>
      <w:r w:rsidRPr="00A16E0E">
        <w:t>заявления и предст</w:t>
      </w:r>
      <w:r>
        <w:t>авленных документов заявителя;</w:t>
      </w:r>
    </w:p>
    <w:p w:rsidR="00F40556" w:rsidRDefault="00F40556" w:rsidP="00FA7493">
      <w:pPr>
        <w:pStyle w:val="a"/>
        <w:ind w:firstLine="720"/>
      </w:pPr>
      <w:r w:rsidRPr="00A16E0E">
        <w:t xml:space="preserve">- информирование заявителя о принятом решении: постановка ребенка на учет (с выдачей заявителю Уведомления о регистрации ребенка в электронном реестре в Автоматизированной информационной системе учета по предоставлению муниципальной услуги «Прием заявлений, постановка на учет и зачисление детей в образовательные организации, реализующие образовательную программу дошкольного образования, города </w:t>
      </w:r>
      <w:r>
        <w:t>Ржева</w:t>
      </w:r>
      <w:r w:rsidRPr="00A16E0E">
        <w:t>) (далее уведомление о постановке на учет) (приложение 2</w:t>
      </w:r>
      <w:r>
        <w:t xml:space="preserve"> к настоящему Административному регламенту</w:t>
      </w:r>
      <w:r w:rsidRPr="00A16E0E">
        <w:t>), либо мотивированный отказ (выдача Уведомления об отказе в предоставлении муниципальной услуги «Прием заявлений, постановка на учет и зачисление детей в образовательные организации, реализующие образовательную программу дошкольного образования</w:t>
      </w:r>
      <w:r>
        <w:t>,</w:t>
      </w:r>
      <w:r w:rsidRPr="00A16E0E">
        <w:t xml:space="preserve"> города </w:t>
      </w:r>
      <w:r>
        <w:t>Ржева</w:t>
      </w:r>
      <w:r w:rsidRPr="00A16E0E">
        <w:t xml:space="preserve"> (приложение 3</w:t>
      </w:r>
      <w:r>
        <w:t xml:space="preserve"> к настоящему Административному регламенту</w:t>
      </w:r>
      <w:r w:rsidRPr="00A16E0E">
        <w:t>).</w:t>
      </w:r>
    </w:p>
    <w:p w:rsidR="00F40556" w:rsidRDefault="00F40556" w:rsidP="00FA7493">
      <w:pPr>
        <w:pStyle w:val="a"/>
        <w:ind w:firstLine="720"/>
      </w:pPr>
      <w:r w:rsidRPr="004162F1">
        <w:rPr>
          <w:bCs/>
        </w:rPr>
        <w:t>3.1.1</w:t>
      </w:r>
      <w:r w:rsidRPr="00FA7493">
        <w:rPr>
          <w:bCs/>
        </w:rPr>
        <w:t>.</w:t>
      </w:r>
      <w:r w:rsidRPr="00FA7493">
        <w:t> </w:t>
      </w:r>
      <w:r w:rsidRPr="00A16E0E">
        <w:t>При личном обращении с зая</w:t>
      </w:r>
      <w:r>
        <w:t>влением о постановке на учет:</w:t>
      </w:r>
    </w:p>
    <w:p w:rsidR="00F40556" w:rsidRDefault="00F40556" w:rsidP="00FA7493">
      <w:pPr>
        <w:pStyle w:val="a"/>
        <w:ind w:firstLine="720"/>
      </w:pPr>
      <w:r w:rsidRPr="004162F1">
        <w:rPr>
          <w:bCs/>
        </w:rPr>
        <w:t>3.1.1.1</w:t>
      </w:r>
      <w:r w:rsidRPr="00FA7493">
        <w:rPr>
          <w:bCs/>
        </w:rPr>
        <w:t>.</w:t>
      </w:r>
      <w:r w:rsidRPr="00A16E0E">
        <w:t> Заявитель обращается л</w:t>
      </w:r>
      <w:r>
        <w:t>ично в места, определенные Отделом образования</w:t>
      </w:r>
      <w:r w:rsidRPr="00A16E0E">
        <w:t>, и представляет пакет докум</w:t>
      </w:r>
      <w:r>
        <w:t>ентов, указанных в пункте 2.7.1</w:t>
      </w:r>
      <w:r w:rsidRPr="00A16E0E">
        <w:t xml:space="preserve"> раздела 2 </w:t>
      </w:r>
      <w:r>
        <w:t>настоящего Административного регламента.</w:t>
      </w:r>
    </w:p>
    <w:p w:rsidR="00F40556" w:rsidRDefault="00F40556" w:rsidP="00FA7493">
      <w:pPr>
        <w:pStyle w:val="a"/>
        <w:ind w:firstLine="720"/>
      </w:pPr>
      <w:r w:rsidRPr="004162F1">
        <w:rPr>
          <w:bCs/>
        </w:rPr>
        <w:t>3.1.1.2.</w:t>
      </w:r>
      <w:r w:rsidRPr="00A16E0E">
        <w:t> Специалист, ответственный за приём документов, в том числе, при передаче полномочий в ОО, реализующую основную образовательную прог</w:t>
      </w:r>
      <w:r>
        <w:t>рамму дошкольного образования:</w:t>
      </w:r>
    </w:p>
    <w:p w:rsidR="00F40556" w:rsidRDefault="00F40556" w:rsidP="00FA7493">
      <w:pPr>
        <w:pStyle w:val="a"/>
        <w:ind w:firstLine="720"/>
      </w:pPr>
    </w:p>
    <w:p w:rsidR="00F40556" w:rsidRDefault="00F40556" w:rsidP="00FA7493">
      <w:pPr>
        <w:pStyle w:val="a"/>
        <w:ind w:firstLine="720"/>
      </w:pPr>
      <w:r w:rsidRPr="00A16E0E">
        <w:t>- устанавливает личность заявителя (проверяет документ,</w:t>
      </w:r>
      <w:r>
        <w:t xml:space="preserve"> удостоверяющий его личность);</w:t>
      </w:r>
    </w:p>
    <w:p w:rsidR="00F40556" w:rsidRDefault="00F40556" w:rsidP="00FA7493">
      <w:pPr>
        <w:pStyle w:val="a"/>
        <w:ind w:firstLine="720"/>
      </w:pPr>
      <w:r w:rsidRPr="00A16E0E">
        <w:t>- при</w:t>
      </w:r>
      <w:r>
        <w:t>нимает документы, указанные в пункте 2.7.1 настоящего Административного регламента</w:t>
      </w:r>
      <w:r w:rsidRPr="00A16E0E">
        <w:t>, заполняет и проверяет правильность заполнения заявления по унифицированной форме подачи заявлений с ЕПГУ/Регионального портала образовательных услуг Тверской области и соответствие сведений, указанных в заявлении, паспортным данным; </w:t>
      </w:r>
    </w:p>
    <w:p w:rsidR="00F40556" w:rsidRDefault="00F40556" w:rsidP="00FA7493">
      <w:pPr>
        <w:pStyle w:val="a"/>
        <w:ind w:firstLine="720"/>
      </w:pPr>
      <w:r>
        <w:t xml:space="preserve">- проверяет </w:t>
      </w:r>
      <w:r w:rsidRPr="00E77C18">
        <w:t>заполненное заявление о согласии на обработку персональных данных заявителя и персональных данных ребенка (детей) в соответствии с требованиями, установленными действующим законодательством РФ в области персональных</w:t>
      </w:r>
      <w:r>
        <w:t xml:space="preserve"> данных</w:t>
      </w:r>
      <w:r w:rsidRPr="00E77C18">
        <w:t>;</w:t>
      </w:r>
    </w:p>
    <w:p w:rsidR="00F40556" w:rsidRDefault="00F40556" w:rsidP="00FA7493">
      <w:pPr>
        <w:pStyle w:val="a"/>
        <w:ind w:firstLine="720"/>
      </w:pPr>
      <w:r w:rsidRPr="00A16E0E">
        <w:t>- проверяет наличие всех необходимых докум</w:t>
      </w:r>
      <w:r>
        <w:t>ентов, указанных в пункте 2.7.1</w:t>
      </w:r>
      <w:r w:rsidRPr="00A16E0E">
        <w:t xml:space="preserve"> раздела 2 </w:t>
      </w:r>
      <w:r>
        <w:t>настоящего А</w:t>
      </w:r>
      <w:r w:rsidRPr="00A16E0E">
        <w:t>дминистративного регламента, которые являются документами личног</w:t>
      </w:r>
      <w:r>
        <w:t>о хранения, удостоверяясь, что:</w:t>
      </w:r>
    </w:p>
    <w:p w:rsidR="00F40556" w:rsidRDefault="00F40556" w:rsidP="00FA7493">
      <w:pPr>
        <w:pStyle w:val="a"/>
        <w:ind w:firstLine="720"/>
      </w:pPr>
      <w:r w:rsidRPr="00A16E0E">
        <w:t>- тексты документов написаны разборчиво;</w:t>
      </w:r>
    </w:p>
    <w:p w:rsidR="00F40556" w:rsidRDefault="00F40556" w:rsidP="00FA7493">
      <w:pPr>
        <w:pStyle w:val="a"/>
        <w:ind w:firstLine="720"/>
      </w:pPr>
      <w:r w:rsidRPr="00A16E0E">
        <w:t>- фамилия, имя и отчество, дата рождения, адрес места жительства ребёнка заявителя и/или заявителя написаны полностью;</w:t>
      </w:r>
    </w:p>
    <w:p w:rsidR="00F40556" w:rsidRDefault="00F40556" w:rsidP="00FA7493">
      <w:pPr>
        <w:pStyle w:val="a"/>
        <w:ind w:firstLine="720"/>
      </w:pPr>
      <w:r w:rsidRPr="00A16E0E">
        <w:t xml:space="preserve">- в документах нет подчисток, приписок, зачёркнутых слов и </w:t>
      </w:r>
      <w:r>
        <w:t>иных неоговоренных исправлений;</w:t>
      </w:r>
    </w:p>
    <w:p w:rsidR="00F40556" w:rsidRDefault="00F40556" w:rsidP="0001583D">
      <w:pPr>
        <w:pStyle w:val="a"/>
        <w:ind w:firstLine="720"/>
      </w:pPr>
      <w:r w:rsidRPr="00A16E0E">
        <w:t>- документы не имеют серьёзных повреждений, наличие которых не позволяет однозначно истолковать их содержание.</w:t>
      </w:r>
    </w:p>
    <w:p w:rsidR="00F40556" w:rsidRDefault="00F40556" w:rsidP="0001583D">
      <w:pPr>
        <w:pStyle w:val="a"/>
        <w:ind w:firstLine="720"/>
      </w:pPr>
    </w:p>
    <w:p w:rsidR="00F40556" w:rsidRDefault="00F40556" w:rsidP="0001583D">
      <w:pPr>
        <w:pStyle w:val="a"/>
        <w:ind w:firstLine="720"/>
      </w:pPr>
      <w:r w:rsidRPr="004162F1">
        <w:rPr>
          <w:bCs/>
        </w:rPr>
        <w:t>3.1.1.3.</w:t>
      </w:r>
      <w:r w:rsidRPr="00A16E0E">
        <w:t xml:space="preserve"> При установлении фактов отсутствия необходимых документов, указанных в пункте 2.7.1. раздела 2 </w:t>
      </w:r>
      <w:r>
        <w:t>настоящего А</w:t>
      </w:r>
      <w:r w:rsidRPr="00A16E0E">
        <w:t>дминист</w:t>
      </w:r>
      <w:r>
        <w:t>ративного регламента, специалист</w:t>
      </w:r>
      <w:r w:rsidRPr="00A16E0E">
        <w:t>, ответственный за прием документов, уведомляет заявителя о наличии препятствий для приёма документов, объясняет заявителю суть выявленных недостатков в представленных документах и возвращает их заявителю для устранения недостатков.</w:t>
      </w:r>
    </w:p>
    <w:p w:rsidR="00F40556" w:rsidRDefault="00F40556" w:rsidP="0001583D">
      <w:pPr>
        <w:pStyle w:val="a"/>
        <w:ind w:firstLine="720"/>
      </w:pPr>
      <w:r w:rsidRPr="004162F1">
        <w:rPr>
          <w:bCs/>
        </w:rPr>
        <w:t>3.1.1.4</w:t>
      </w:r>
      <w:r w:rsidRPr="0001583D">
        <w:rPr>
          <w:bCs/>
        </w:rPr>
        <w:t>.</w:t>
      </w:r>
      <w:r>
        <w:t> Специалист</w:t>
      </w:r>
      <w:r w:rsidRPr="00A16E0E">
        <w:t>, ответственный за прием документов, регистрирует ребенка в электронном реестре АИС «Е - услуги. Образование» в установленном порядке и выдает заявителю уведомление о пост</w:t>
      </w:r>
      <w:r>
        <w:t>ановке на учет (приложение 2 к настоящему Административному регламенту).</w:t>
      </w:r>
    </w:p>
    <w:p w:rsidR="00F40556" w:rsidRDefault="00F40556" w:rsidP="0001583D">
      <w:pPr>
        <w:pStyle w:val="a"/>
        <w:ind w:firstLine="720"/>
      </w:pPr>
      <w:r w:rsidRPr="002E1C66">
        <w:rPr>
          <w:bCs/>
        </w:rPr>
        <w:t>3.1.1.5</w:t>
      </w:r>
      <w:r w:rsidRPr="0001583D">
        <w:rPr>
          <w:bCs/>
        </w:rPr>
        <w:t>.</w:t>
      </w:r>
      <w:r w:rsidRPr="00A16E0E">
        <w:t> Результат административной процедуры – регистрация ребенка в электронном реестре учета в АИС «Е - услуги. Образование» или возврат документов (дата регистрации заявления соответствует дате подачи заявления специалисту, ответ</w:t>
      </w:r>
      <w:r>
        <w:t>ственному за прием документов).</w:t>
      </w:r>
    </w:p>
    <w:p w:rsidR="00F40556" w:rsidRDefault="00F40556" w:rsidP="0001583D">
      <w:pPr>
        <w:pStyle w:val="a"/>
        <w:ind w:firstLine="720"/>
      </w:pPr>
      <w:r w:rsidRPr="00A16E0E">
        <w:t>Срок выполнения административной процедуры – не более 15 минут. Ответственность за приём документов возлагается на должностно</w:t>
      </w:r>
      <w:r>
        <w:t>е лицо, назначенное Отделом образования.</w:t>
      </w:r>
    </w:p>
    <w:p w:rsidR="00F40556" w:rsidRDefault="00F40556" w:rsidP="0001583D">
      <w:pPr>
        <w:pStyle w:val="a"/>
        <w:ind w:firstLine="720"/>
      </w:pPr>
    </w:p>
    <w:p w:rsidR="00F40556" w:rsidRDefault="00F40556" w:rsidP="0001583D">
      <w:pPr>
        <w:pStyle w:val="a"/>
        <w:ind w:firstLine="720"/>
      </w:pPr>
      <w:r w:rsidRPr="002E1C66">
        <w:rPr>
          <w:bCs/>
        </w:rPr>
        <w:t>3.1.2.</w:t>
      </w:r>
      <w:r w:rsidRPr="00A16E0E">
        <w:t xml:space="preserve"> При личном обращении заявителя в </w:t>
      </w:r>
      <w:r>
        <w:t>Ржевский</w:t>
      </w:r>
      <w:r w:rsidRPr="00A16E0E">
        <w:t xml:space="preserve"> филиал ГАУ «МФЦ» (в случае передачи полномочий пользователя в АИС «Е - услуги. Образование»):</w:t>
      </w:r>
    </w:p>
    <w:p w:rsidR="00F40556" w:rsidRDefault="00F40556" w:rsidP="0001583D">
      <w:pPr>
        <w:pStyle w:val="a"/>
        <w:ind w:firstLine="720"/>
      </w:pPr>
      <w:r w:rsidRPr="005974BC">
        <w:rPr>
          <w:bCs/>
        </w:rPr>
        <w:t>3.1.2.1.</w:t>
      </w:r>
      <w:r w:rsidRPr="00A16E0E">
        <w:t xml:space="preserve"> Заявитель обращается в </w:t>
      </w:r>
      <w:r>
        <w:t>Ржевский</w:t>
      </w:r>
      <w:r w:rsidRPr="00A16E0E">
        <w:t xml:space="preserve"> филиал ГАУ «МФЦ» и представляет пакет документов, указанных в пункте 2.7.1. раздела 2 </w:t>
      </w:r>
      <w:r>
        <w:t>настоящего А</w:t>
      </w:r>
      <w:r w:rsidRPr="00A16E0E">
        <w:t>дминистративного регламента.</w:t>
      </w:r>
    </w:p>
    <w:p w:rsidR="00F40556" w:rsidRDefault="00F40556" w:rsidP="0001583D">
      <w:pPr>
        <w:pStyle w:val="a"/>
        <w:ind w:firstLine="720"/>
      </w:pPr>
      <w:r w:rsidRPr="002E1C66">
        <w:rPr>
          <w:bCs/>
        </w:rPr>
        <w:t>3.1.2.2.</w:t>
      </w:r>
      <w:r w:rsidRPr="00A16E0E">
        <w:t> Ответственный за приём документов:</w:t>
      </w:r>
    </w:p>
    <w:p w:rsidR="00F40556" w:rsidRDefault="00F40556" w:rsidP="0001583D">
      <w:pPr>
        <w:pStyle w:val="a"/>
        <w:ind w:firstLine="720"/>
      </w:pPr>
      <w:r w:rsidRPr="00A16E0E">
        <w:t>- устанавливает личность заявителя (проверяет документ,</w:t>
      </w:r>
      <w:r>
        <w:t xml:space="preserve"> удостоверяющий его личность);</w:t>
      </w:r>
    </w:p>
    <w:p w:rsidR="00F40556" w:rsidRDefault="00F40556" w:rsidP="00BC755D">
      <w:pPr>
        <w:pStyle w:val="a"/>
        <w:ind w:firstLine="720"/>
      </w:pPr>
      <w:r w:rsidRPr="00A16E0E">
        <w:t xml:space="preserve">- проверяет наличие всех необходимых документов, указанных в пункте 2.7.1. раздела 2 </w:t>
      </w:r>
      <w:r>
        <w:t>настоящего А</w:t>
      </w:r>
      <w:r w:rsidRPr="00A16E0E">
        <w:t>дминистративного регламента, удостоверяясь, что:</w:t>
      </w:r>
    </w:p>
    <w:p w:rsidR="00F40556" w:rsidRDefault="00F40556" w:rsidP="00BC755D">
      <w:pPr>
        <w:pStyle w:val="a"/>
        <w:ind w:firstLine="720"/>
      </w:pPr>
      <w:r w:rsidRPr="00A16E0E">
        <w:t>- документы не имеют серьёзных повреждений, наличие которых не позволяет однозначно истолковать их содержание;</w:t>
      </w:r>
    </w:p>
    <w:p w:rsidR="00F40556" w:rsidRDefault="00F40556" w:rsidP="00BC755D">
      <w:pPr>
        <w:pStyle w:val="a"/>
        <w:ind w:firstLine="720"/>
      </w:pPr>
      <w:r w:rsidRPr="00A16E0E">
        <w:t>- при</w:t>
      </w:r>
      <w:r>
        <w:t>нимает документы, указанные в пункте 2.7.1 настоящего Административного регламента</w:t>
      </w:r>
      <w:r w:rsidRPr="00A16E0E">
        <w:t>, заполняет и проверяет правильность заполнения заявления по унифицированной форме подачи заявлений с ЕПГУ/Регионального портала образовательных услуг Тверской области и соответствие сведений, указанных в заявлении, паспортным данным;</w:t>
      </w:r>
    </w:p>
    <w:p w:rsidR="00F40556" w:rsidRDefault="00F40556" w:rsidP="00BC755D">
      <w:pPr>
        <w:pStyle w:val="a"/>
        <w:ind w:firstLine="720"/>
      </w:pPr>
      <w:r w:rsidRPr="00A16E0E">
        <w:t>- проверяет автоматически заполненное заявление о согласии на обработку персональных данных заявителя и персональных данных ребенка (детей) в соответствии с требованиями, установленными действующим законодательством РФ в области персональных;</w:t>
      </w:r>
    </w:p>
    <w:p w:rsidR="00F40556" w:rsidRDefault="00F40556" w:rsidP="00BC755D">
      <w:pPr>
        <w:pStyle w:val="a"/>
        <w:ind w:firstLine="720"/>
      </w:pPr>
      <w:r w:rsidRPr="00A16E0E">
        <w:t>-</w:t>
      </w:r>
      <w:r>
        <w:t xml:space="preserve"> </w:t>
      </w:r>
      <w:r w:rsidRPr="00A16E0E">
        <w:t>проверяет, чтобы тексты документов были написаны разборчиво; </w:t>
      </w:r>
    </w:p>
    <w:p w:rsidR="00F40556" w:rsidRDefault="00F40556" w:rsidP="00BC755D">
      <w:pPr>
        <w:pStyle w:val="a"/>
        <w:ind w:firstLine="720"/>
      </w:pPr>
      <w:r w:rsidRPr="00A16E0E">
        <w:t>- в документах нет подчисток, приписок, зачеркнутых слов и и</w:t>
      </w:r>
      <w:r>
        <w:t>ных неоговоренных исправлений;</w:t>
      </w:r>
    </w:p>
    <w:p w:rsidR="00F40556" w:rsidRDefault="00F40556" w:rsidP="00BC755D">
      <w:pPr>
        <w:pStyle w:val="a"/>
        <w:ind w:firstLine="720"/>
      </w:pPr>
      <w:r w:rsidRPr="00A16E0E">
        <w:t>- фамилия, имя и отчество, дата рождения, адрес места жительства ребёнка заявителя и/или заявителя написаны полностью.</w:t>
      </w:r>
    </w:p>
    <w:p w:rsidR="00F40556" w:rsidRDefault="00F40556" w:rsidP="00BC755D">
      <w:pPr>
        <w:pStyle w:val="a"/>
        <w:ind w:firstLine="720"/>
      </w:pPr>
      <w:r w:rsidRPr="002E1C66">
        <w:rPr>
          <w:bCs/>
        </w:rPr>
        <w:t>3.1.2.3.</w:t>
      </w:r>
      <w:r w:rsidRPr="00A16E0E">
        <w:t xml:space="preserve"> При установлении фактов отсутствия необходимых документов, указанных в пункте 2.7.1. раздела 2 </w:t>
      </w:r>
      <w:r>
        <w:t>настоящего А</w:t>
      </w:r>
      <w:r w:rsidRPr="00A16E0E">
        <w:t xml:space="preserve">дминистративного регламента, </w:t>
      </w:r>
      <w:r>
        <w:t>специалист Ржевского</w:t>
      </w:r>
      <w:r w:rsidRPr="00A16E0E">
        <w:t xml:space="preserve"> филиала ГАУ «МФЦ» уведомляет заявителя о наличии препятствий для приёма документов, объясняет заявителю суть выявленных недостатков в представленных документах и возвращает их заявителю для устранения недостатков.</w:t>
      </w:r>
    </w:p>
    <w:p w:rsidR="00F40556" w:rsidRDefault="00F40556" w:rsidP="00BC755D">
      <w:pPr>
        <w:pStyle w:val="a"/>
        <w:ind w:firstLine="720"/>
      </w:pPr>
      <w:r w:rsidRPr="002E1C66">
        <w:rPr>
          <w:bCs/>
        </w:rPr>
        <w:t>3.1.2.4.</w:t>
      </w:r>
      <w:r w:rsidRPr="00A16E0E">
        <w:t xml:space="preserve"> Если все документы оформлены правильно, специалист </w:t>
      </w:r>
      <w:r>
        <w:t>Ржевского</w:t>
      </w:r>
      <w:r w:rsidRPr="00A16E0E">
        <w:t xml:space="preserve"> филиала ГАУ «МФЦ» в установленном порядке (по описи) передает заявление, согласие на обработку персональных данных и зав</w:t>
      </w:r>
      <w:r>
        <w:t>еренные копии документов в Отдел образования.</w:t>
      </w:r>
    </w:p>
    <w:p w:rsidR="00F40556" w:rsidRDefault="00F40556" w:rsidP="00BC755D">
      <w:pPr>
        <w:pStyle w:val="a"/>
        <w:ind w:firstLine="720"/>
      </w:pPr>
      <w:r w:rsidRPr="002E1C66">
        <w:rPr>
          <w:bCs/>
        </w:rPr>
        <w:t>3.1.2.5.</w:t>
      </w:r>
      <w:r>
        <w:t> Специалист Отдела образования</w:t>
      </w:r>
      <w:r w:rsidRPr="00A16E0E">
        <w:t xml:space="preserve"> </w:t>
      </w:r>
      <w:r>
        <w:t>принимает решение о внесении в реестр или в отказе, сообщает решение в Ржевский филиал ГАУ «МФЦ» с указанием регистрационного номера в очереди.</w:t>
      </w:r>
    </w:p>
    <w:p w:rsidR="00F40556" w:rsidRDefault="00F40556" w:rsidP="00BC755D">
      <w:pPr>
        <w:pStyle w:val="a"/>
        <w:ind w:firstLine="720"/>
      </w:pPr>
      <w:r w:rsidRPr="002E1C66">
        <w:rPr>
          <w:bCs/>
        </w:rPr>
        <w:t>3.1.2.6.</w:t>
      </w:r>
      <w:r w:rsidRPr="00A16E0E">
        <w:t> </w:t>
      </w:r>
      <w:r>
        <w:t>Ржевский</w:t>
      </w:r>
      <w:r w:rsidRPr="00A16E0E">
        <w:t xml:space="preserve"> филиал ГАУ «МФЦ» оповещает заявителя.</w:t>
      </w:r>
    </w:p>
    <w:p w:rsidR="00F40556" w:rsidRDefault="00F40556" w:rsidP="00BC755D">
      <w:pPr>
        <w:pStyle w:val="a"/>
        <w:ind w:firstLine="720"/>
      </w:pPr>
      <w:r w:rsidRPr="002E1C66">
        <w:rPr>
          <w:bCs/>
        </w:rPr>
        <w:t>3.1.2.7</w:t>
      </w:r>
      <w:r w:rsidRPr="00A16E0E">
        <w:rPr>
          <w:b/>
          <w:bCs/>
        </w:rPr>
        <w:t>.</w:t>
      </w:r>
      <w:r w:rsidRPr="00A16E0E">
        <w:t> Результат административной процедуры – регистрация или отказ в регистрации ребенка (дата регистрации в АИС «Е – услуги. Образование» соответствует дате подачи заявл</w:t>
      </w:r>
      <w:r>
        <w:t>ения специалистом Ржевского</w:t>
      </w:r>
      <w:r w:rsidRPr="00A16E0E">
        <w:t xml:space="preserve"> филиала ГАУ «МФЦ»). Ответственное должностное лицо – специалист </w:t>
      </w:r>
      <w:r>
        <w:t>Ржевского</w:t>
      </w:r>
      <w:r w:rsidRPr="00A16E0E">
        <w:t xml:space="preserve"> филиала ГАУ «МФЦ», ответственный за приём документов.</w:t>
      </w:r>
    </w:p>
    <w:p w:rsidR="00F40556" w:rsidRDefault="00F40556" w:rsidP="00BC755D">
      <w:pPr>
        <w:pStyle w:val="a"/>
        <w:ind w:firstLine="720"/>
      </w:pPr>
      <w:r w:rsidRPr="002E1C66">
        <w:rPr>
          <w:bCs/>
        </w:rPr>
        <w:t>3.1.2.7.1</w:t>
      </w:r>
      <w:r w:rsidRPr="00A16E0E">
        <w:rPr>
          <w:b/>
          <w:bCs/>
        </w:rPr>
        <w:t>.</w:t>
      </w:r>
      <w:r w:rsidRPr="00A16E0E">
        <w:t xml:space="preserve"> Срок выполнения передачи заявления и информации о документах из </w:t>
      </w:r>
      <w:r>
        <w:t>Ржевского филиала ГАУ «МФЦ» в Отдел образования</w:t>
      </w:r>
      <w:r w:rsidRPr="00A16E0E">
        <w:t xml:space="preserve"> - в течение 3 дней со дня обращения. Ответственное должностное </w:t>
      </w:r>
      <w:r>
        <w:t>лицо – специалист Ржевского</w:t>
      </w:r>
      <w:r w:rsidRPr="00A16E0E">
        <w:t xml:space="preserve"> филиала ГАУ «МФЦ», ответственный за приём документов.</w:t>
      </w:r>
    </w:p>
    <w:p w:rsidR="00F40556" w:rsidRDefault="00F40556" w:rsidP="00BC755D">
      <w:pPr>
        <w:pStyle w:val="a"/>
        <w:ind w:firstLine="720"/>
      </w:pPr>
      <w:r w:rsidRPr="002E1C66">
        <w:rPr>
          <w:bCs/>
        </w:rPr>
        <w:t>3.1.2.7.2.</w:t>
      </w:r>
      <w:r w:rsidRPr="002E1C66">
        <w:t> </w:t>
      </w:r>
      <w:r w:rsidRPr="00A16E0E">
        <w:t xml:space="preserve">Срок выполнения принятия решения о регистрации, информирование специалиста </w:t>
      </w:r>
      <w:r>
        <w:t>Ржевского</w:t>
      </w:r>
      <w:r w:rsidRPr="00A16E0E">
        <w:t xml:space="preserve"> филиала ГАУ «МФЦ»</w:t>
      </w:r>
      <w:r>
        <w:t xml:space="preserve"> о принятом решении - не более 3</w:t>
      </w:r>
      <w:r w:rsidRPr="00A16E0E">
        <w:t xml:space="preserve"> рабочих дней. О</w:t>
      </w:r>
      <w:r>
        <w:t>тветственное должностное лицо – специалист</w:t>
      </w:r>
      <w:r w:rsidRPr="00A16E0E">
        <w:t xml:space="preserve">, назначенный </w:t>
      </w:r>
      <w:r>
        <w:t>Отделом образования</w:t>
      </w:r>
      <w:r w:rsidRPr="00A16E0E">
        <w:t>, ответственный за</w:t>
      </w:r>
      <w:r>
        <w:t xml:space="preserve"> приём документов.</w:t>
      </w:r>
    </w:p>
    <w:p w:rsidR="00F40556" w:rsidRDefault="00F40556" w:rsidP="00BC755D">
      <w:pPr>
        <w:pStyle w:val="a"/>
        <w:ind w:firstLine="720"/>
      </w:pPr>
      <w:r w:rsidRPr="002E1C66">
        <w:rPr>
          <w:bCs/>
        </w:rPr>
        <w:t>3.1.2.7.3</w:t>
      </w:r>
      <w:r w:rsidRPr="00A16E0E">
        <w:rPr>
          <w:b/>
          <w:bCs/>
        </w:rPr>
        <w:t>.</w:t>
      </w:r>
      <w:r w:rsidRPr="00A16E0E">
        <w:t xml:space="preserve"> Срок оповещения заявителя специалистом </w:t>
      </w:r>
      <w:r>
        <w:t>Ржевского</w:t>
      </w:r>
      <w:r w:rsidRPr="00A16E0E">
        <w:t xml:space="preserve"> филиала ГАУ «МФЦ» о принятом решении - в течение дня после получения информации от </w:t>
      </w:r>
      <w:r>
        <w:t>специалиста Отдела образования</w:t>
      </w:r>
      <w:r w:rsidRPr="00A16E0E">
        <w:t xml:space="preserve">. Ответственное должностное лицо – специалист </w:t>
      </w:r>
      <w:r>
        <w:t>Ржевского</w:t>
      </w:r>
      <w:r w:rsidRPr="00A16E0E">
        <w:t xml:space="preserve"> филиала ГАУ «МФЦ», ответственный за приём документов.</w:t>
      </w:r>
    </w:p>
    <w:p w:rsidR="00F40556" w:rsidRDefault="00F40556" w:rsidP="00BC755D">
      <w:pPr>
        <w:pStyle w:val="a"/>
        <w:ind w:firstLine="720"/>
      </w:pPr>
      <w:r w:rsidRPr="002E1C66">
        <w:rPr>
          <w:bCs/>
        </w:rPr>
        <w:t>3.1.2.8.</w:t>
      </w:r>
      <w:r w:rsidRPr="00A16E0E">
        <w:t xml:space="preserve"> Заявитель обязан в течение 10 календарных дней со дня получения оповещения специалистом </w:t>
      </w:r>
      <w:r>
        <w:t>Ржевского</w:t>
      </w:r>
      <w:r w:rsidRPr="00A16E0E">
        <w:t xml:space="preserve"> филиала ГАУ «МФЦ» о принятом положительном решении и присвоении статуса </w:t>
      </w:r>
      <w:r>
        <w:t>«Очередник», обратиться лично к специалисту Отдела образования</w:t>
      </w:r>
      <w:r w:rsidRPr="00A16E0E">
        <w:t>, ответственному за муниципальную услугу, за разъяснениями и, в случае необходимости, корректировки электронного заявления в АИС «Е – услуги. Образование» в установленное время в приемн</w:t>
      </w:r>
      <w:r>
        <w:t>ые дни.</w:t>
      </w:r>
    </w:p>
    <w:p w:rsidR="00F40556" w:rsidRDefault="00F40556" w:rsidP="00BC755D">
      <w:pPr>
        <w:pStyle w:val="a"/>
        <w:ind w:firstLine="720"/>
      </w:pPr>
      <w:r w:rsidRPr="002E1C66">
        <w:rPr>
          <w:bCs/>
        </w:rPr>
        <w:t>3.1.2.9.</w:t>
      </w:r>
      <w:r>
        <w:t> При отсутствии обращения заявителя</w:t>
      </w:r>
      <w:r w:rsidRPr="00A16E0E">
        <w:t xml:space="preserve"> в течение 10 кален</w:t>
      </w:r>
      <w:r>
        <w:t xml:space="preserve">дарных дней </w:t>
      </w:r>
      <w:r w:rsidRPr="00A16E0E">
        <w:t>заявление остается в неизменном виде. </w:t>
      </w:r>
    </w:p>
    <w:p w:rsidR="00F40556" w:rsidRDefault="00F40556" w:rsidP="00BC755D">
      <w:pPr>
        <w:pStyle w:val="a"/>
        <w:ind w:firstLine="720"/>
      </w:pPr>
    </w:p>
    <w:p w:rsidR="00F40556" w:rsidRDefault="00F40556" w:rsidP="00BC755D">
      <w:pPr>
        <w:pStyle w:val="a"/>
        <w:ind w:firstLine="720"/>
      </w:pPr>
      <w:r w:rsidRPr="002E1C66">
        <w:rPr>
          <w:bCs/>
        </w:rPr>
        <w:t>3.1.3.</w:t>
      </w:r>
      <w:r w:rsidRPr="00A16E0E">
        <w:t> В случае подачи заявления через ЕПГУ:</w:t>
      </w:r>
    </w:p>
    <w:p w:rsidR="00F40556" w:rsidRDefault="00F40556" w:rsidP="00BC755D">
      <w:pPr>
        <w:pStyle w:val="a"/>
        <w:ind w:firstLine="720"/>
      </w:pPr>
      <w:r w:rsidRPr="002E1C66">
        <w:rPr>
          <w:bCs/>
        </w:rPr>
        <w:t>3.1.3.1</w:t>
      </w:r>
      <w:r w:rsidRPr="00BC755D">
        <w:rPr>
          <w:bCs/>
        </w:rPr>
        <w:t>.</w:t>
      </w:r>
      <w:r w:rsidRPr="00BC755D">
        <w:t> </w:t>
      </w:r>
      <w:r w:rsidRPr="00A16E0E">
        <w:t>Заявитель обраща</w:t>
      </w:r>
      <w:r>
        <w:t xml:space="preserve">ется лично в Отдел образования администрации города Ржева по адресу: Тверская область, город Ржев, Ленинградское шоссе, дом 42, а </w:t>
      </w:r>
      <w:r w:rsidRPr="00A16E0E">
        <w:t>в установленное время</w:t>
      </w:r>
      <w:r>
        <w:t xml:space="preserve"> </w:t>
      </w:r>
      <w:r w:rsidRPr="00A16E0E">
        <w:t xml:space="preserve"> (в течение 30 календарных дней с момента подачи заявления), и представляет пакет докум</w:t>
      </w:r>
      <w:r>
        <w:t>ентов, указанных в пункте 2.7.1</w:t>
      </w:r>
      <w:r w:rsidRPr="00A16E0E">
        <w:t xml:space="preserve"> раздела 2 </w:t>
      </w:r>
      <w:r>
        <w:t>настоящего А</w:t>
      </w:r>
      <w:r w:rsidRPr="00A16E0E">
        <w:t>дминистративного регламента, относящихся к документам личного хранения.</w:t>
      </w:r>
    </w:p>
    <w:p w:rsidR="00F40556" w:rsidRDefault="00F40556" w:rsidP="00BC755D">
      <w:pPr>
        <w:pStyle w:val="a"/>
        <w:ind w:firstLine="720"/>
      </w:pPr>
      <w:r w:rsidRPr="002E1C66">
        <w:rPr>
          <w:bCs/>
        </w:rPr>
        <w:t>3.1.3.2</w:t>
      </w:r>
      <w:r w:rsidRPr="00BC755D">
        <w:rPr>
          <w:bCs/>
        </w:rPr>
        <w:t>.</w:t>
      </w:r>
      <w:r>
        <w:t> Специалист</w:t>
      </w:r>
      <w:r w:rsidRPr="00A16E0E">
        <w:t>, ответственный за приём документов:</w:t>
      </w:r>
    </w:p>
    <w:p w:rsidR="00F40556" w:rsidRDefault="00F40556" w:rsidP="00BC755D">
      <w:pPr>
        <w:pStyle w:val="a"/>
        <w:ind w:firstLine="720"/>
      </w:pPr>
      <w:r w:rsidRPr="00A16E0E">
        <w:t>- устанавливает личность заявителя (проверяет документ,</w:t>
      </w:r>
      <w:r>
        <w:t xml:space="preserve"> удостоверяющий его личность);</w:t>
      </w:r>
    </w:p>
    <w:p w:rsidR="00F40556" w:rsidRDefault="00F40556" w:rsidP="00BC755D">
      <w:pPr>
        <w:pStyle w:val="a"/>
        <w:ind w:firstLine="720"/>
      </w:pPr>
      <w:r w:rsidRPr="00A16E0E">
        <w:t>-</w:t>
      </w:r>
      <w:r>
        <w:t xml:space="preserve"> </w:t>
      </w:r>
      <w:r w:rsidRPr="00A16E0E">
        <w:t>сверяет документы, поданные в электронном виде</w:t>
      </w:r>
      <w:r>
        <w:t>, с оригиналами;</w:t>
      </w:r>
    </w:p>
    <w:p w:rsidR="00F40556" w:rsidRDefault="00F40556" w:rsidP="00BC755D">
      <w:pPr>
        <w:pStyle w:val="a"/>
        <w:ind w:firstLine="720"/>
      </w:pPr>
      <w:r w:rsidRPr="00A16E0E">
        <w:t>- проверяет наличие документов (которые являются документами личного хран</w:t>
      </w:r>
      <w:r>
        <w:t>ения), указанных в пункте 2.7.1</w:t>
      </w:r>
      <w:r w:rsidRPr="00A16E0E">
        <w:t xml:space="preserve"> раздела 2 </w:t>
      </w:r>
      <w:r>
        <w:t>настоящего А</w:t>
      </w:r>
      <w:r w:rsidRPr="00A16E0E">
        <w:t>дминистративного регламента, удостоверяясь, что:</w:t>
      </w:r>
    </w:p>
    <w:p w:rsidR="00F40556" w:rsidRDefault="00F40556" w:rsidP="00BC755D">
      <w:pPr>
        <w:pStyle w:val="a"/>
        <w:ind w:firstLine="720"/>
      </w:pPr>
      <w:r w:rsidRPr="00A16E0E">
        <w:t>- тексты документов написаны разборчиво;</w:t>
      </w:r>
    </w:p>
    <w:p w:rsidR="00F40556" w:rsidRDefault="00F40556" w:rsidP="00BC755D">
      <w:pPr>
        <w:pStyle w:val="a"/>
        <w:ind w:firstLine="720"/>
      </w:pPr>
      <w:r w:rsidRPr="00A16E0E">
        <w:t>- фамилия, имя и отчество, дата рождения, адрес места жительства ребёнка заявителя и/или заявителя написаны полностью;</w:t>
      </w:r>
    </w:p>
    <w:p w:rsidR="00F40556" w:rsidRDefault="00F40556" w:rsidP="00BC755D">
      <w:pPr>
        <w:pStyle w:val="a"/>
        <w:ind w:firstLine="720"/>
      </w:pPr>
      <w:r w:rsidRPr="00A16E0E">
        <w:t xml:space="preserve">- в документах нет подчисток, приписок, зачёркнутых слов и </w:t>
      </w:r>
      <w:r>
        <w:t>иных неоговоренных исправлений;</w:t>
      </w:r>
    </w:p>
    <w:p w:rsidR="00F40556" w:rsidRDefault="00F40556" w:rsidP="00BC755D">
      <w:pPr>
        <w:pStyle w:val="a"/>
        <w:ind w:firstLine="720"/>
      </w:pPr>
      <w:r w:rsidRPr="00A16E0E">
        <w:t>- документы не имеют серьёзных повреждений, наличие которых не позволяет одноз</w:t>
      </w:r>
      <w:r>
        <w:t>начно истолковать их содержание.</w:t>
      </w:r>
    </w:p>
    <w:p w:rsidR="00F40556" w:rsidRDefault="00F40556" w:rsidP="00BC755D">
      <w:pPr>
        <w:pStyle w:val="a"/>
        <w:ind w:firstLine="720"/>
      </w:pPr>
      <w:r w:rsidRPr="002E1C66">
        <w:rPr>
          <w:bCs/>
        </w:rPr>
        <w:t>3.1.3.3</w:t>
      </w:r>
      <w:r w:rsidRPr="00BC755D">
        <w:rPr>
          <w:bCs/>
        </w:rPr>
        <w:t>.</w:t>
      </w:r>
      <w:r w:rsidRPr="00A16E0E">
        <w:t> При установлении фактов отсутствия документов личного хранения, необходимых для оказания муниципальной услуги, объясняет заявителю суть выявленных недостатков в представленных документах и возвращает их заявите</w:t>
      </w:r>
      <w:r>
        <w:t>лю для устранения недостатков.</w:t>
      </w:r>
    </w:p>
    <w:p w:rsidR="00F40556" w:rsidRDefault="00F40556" w:rsidP="00BC755D">
      <w:pPr>
        <w:pStyle w:val="a"/>
        <w:ind w:firstLine="720"/>
      </w:pPr>
      <w:r w:rsidRPr="002E1C66">
        <w:rPr>
          <w:bCs/>
        </w:rPr>
        <w:t>3.1.3.4</w:t>
      </w:r>
      <w:r w:rsidRPr="00BC755D">
        <w:rPr>
          <w:bCs/>
        </w:rPr>
        <w:t>.</w:t>
      </w:r>
      <w:r w:rsidRPr="00A16E0E">
        <w:t>  Если все документы предоставлены, специалист регистрирует ребенка в электронном реестре в установленном порядке и выдает заявителю уведомление о постановке на учет (приложение 2</w:t>
      </w:r>
      <w:r>
        <w:t xml:space="preserve"> к настоящему Административному регламенту</w:t>
      </w:r>
      <w:r w:rsidRPr="00A16E0E">
        <w:t>).</w:t>
      </w:r>
    </w:p>
    <w:p w:rsidR="00F40556" w:rsidRDefault="00F40556" w:rsidP="00BC755D">
      <w:pPr>
        <w:pStyle w:val="a"/>
        <w:ind w:firstLine="720"/>
      </w:pPr>
      <w:r w:rsidRPr="009F37CE">
        <w:rPr>
          <w:bCs/>
        </w:rPr>
        <w:t>3.1.3.5.</w:t>
      </w:r>
      <w:r w:rsidRPr="00A16E0E">
        <w:t> Результат административной процедуры: – регистрация ребенка в электронном реестре учета или возврат документов (дата регистрации соответствует дате подачи заявления на ЕПГУ).</w:t>
      </w:r>
    </w:p>
    <w:p w:rsidR="00F40556" w:rsidRDefault="00F40556" w:rsidP="00BC755D">
      <w:pPr>
        <w:pStyle w:val="a"/>
        <w:ind w:firstLine="720"/>
      </w:pPr>
      <w:r w:rsidRPr="00A16E0E">
        <w:t>Срок выполнения административной процедуры – не более 15 минут.</w:t>
      </w:r>
    </w:p>
    <w:p w:rsidR="00F40556" w:rsidRDefault="00F40556" w:rsidP="00BC755D">
      <w:pPr>
        <w:pStyle w:val="a"/>
        <w:ind w:firstLine="720"/>
      </w:pPr>
    </w:p>
    <w:p w:rsidR="00F40556" w:rsidRDefault="00F40556" w:rsidP="002B3826">
      <w:pPr>
        <w:pStyle w:val="a"/>
        <w:ind w:firstLine="720"/>
      </w:pPr>
      <w:r w:rsidRPr="00A16E0E">
        <w:t>Ответственное дол</w:t>
      </w:r>
      <w:r>
        <w:t>жностное лицо – специалист Отдела образования</w:t>
      </w:r>
      <w:r w:rsidRPr="00A16E0E">
        <w:t>, ответственный за приём документов.</w:t>
      </w:r>
    </w:p>
    <w:p w:rsidR="00F40556" w:rsidRDefault="00F40556" w:rsidP="002268CF">
      <w:pPr>
        <w:pStyle w:val="a"/>
        <w:ind w:firstLine="720"/>
      </w:pPr>
      <w:r w:rsidRPr="00A16E0E">
        <w:t>Отказ в реги</w:t>
      </w:r>
      <w:r>
        <w:t>страции заявления – в случае отсутствия</w:t>
      </w:r>
      <w:r w:rsidRPr="00A16E0E">
        <w:t xml:space="preserve"> сведений и документов, необходимых для оказания услуги в установленный срок. Все действия по обработке заявлений должны транслироваться на ЕПГУ.</w:t>
      </w:r>
    </w:p>
    <w:p w:rsidR="00F40556" w:rsidRDefault="00F40556" w:rsidP="002268CF">
      <w:pPr>
        <w:pStyle w:val="a"/>
        <w:ind w:firstLine="720"/>
      </w:pPr>
      <w:r>
        <w:rPr>
          <w:bCs/>
        </w:rPr>
        <w:t>3.1.3.6</w:t>
      </w:r>
      <w:r w:rsidRPr="002268CF">
        <w:rPr>
          <w:bCs/>
        </w:rPr>
        <w:t>.</w:t>
      </w:r>
      <w:r>
        <w:t> В случае не</w:t>
      </w:r>
      <w:r w:rsidRPr="00A16E0E">
        <w:t>представления заявителем документов в срок 30 календарных дней сведения о ребенке в АИС «Е – услуги. Образование» находятся в статусе «Новое» без присвоения статуса «Очередник», при этом дата регистрации сохраняется.</w:t>
      </w:r>
    </w:p>
    <w:p w:rsidR="00F40556" w:rsidRDefault="00F40556" w:rsidP="002268CF">
      <w:pPr>
        <w:pStyle w:val="a"/>
        <w:ind w:firstLine="720"/>
      </w:pPr>
      <w:r w:rsidRPr="002268CF">
        <w:rPr>
          <w:bCs/>
        </w:rPr>
        <w:t>3.1.3.7.</w:t>
      </w:r>
      <w:r>
        <w:t> В случае не</w:t>
      </w:r>
      <w:r w:rsidRPr="00A16E0E">
        <w:t xml:space="preserve">представления документов в срок более 30 календарных дней сведения о ребенке в АИС «Е – услуги. Образование» переходят в статус «Снят с учета» до момента обращения заявителя к специалисту </w:t>
      </w:r>
      <w:r>
        <w:t>Отдела образования</w:t>
      </w:r>
      <w:r w:rsidRPr="00A16E0E">
        <w:t>.</w:t>
      </w:r>
    </w:p>
    <w:p w:rsidR="00F40556" w:rsidRDefault="00F40556" w:rsidP="002268CF">
      <w:pPr>
        <w:pStyle w:val="a"/>
        <w:ind w:firstLine="720"/>
      </w:pPr>
    </w:p>
    <w:p w:rsidR="00F40556" w:rsidRDefault="00F40556" w:rsidP="002268CF">
      <w:pPr>
        <w:pStyle w:val="a"/>
        <w:ind w:firstLine="720"/>
      </w:pPr>
      <w:r w:rsidRPr="002268CF">
        <w:rPr>
          <w:bCs/>
        </w:rPr>
        <w:t>3.1.4.</w:t>
      </w:r>
      <w:r w:rsidRPr="002268CF">
        <w:t> В</w:t>
      </w:r>
      <w:r w:rsidRPr="00A16E0E">
        <w:t xml:space="preserve"> случае подачи заявления через Региональный портал образовательных услу</w:t>
      </w:r>
      <w:r>
        <w:t>г Тверской области:</w:t>
      </w:r>
    </w:p>
    <w:p w:rsidR="00F40556" w:rsidRDefault="00F40556" w:rsidP="002268CF">
      <w:pPr>
        <w:pStyle w:val="a"/>
        <w:ind w:firstLine="720"/>
      </w:pPr>
      <w:r w:rsidRPr="009F37CE">
        <w:rPr>
          <w:bCs/>
        </w:rPr>
        <w:t>3.1.4.1.</w:t>
      </w:r>
      <w:r w:rsidRPr="00A16E0E">
        <w:t> За</w:t>
      </w:r>
      <w:r>
        <w:t>явитель обращается лично в организацию, оказывающую</w:t>
      </w:r>
      <w:r w:rsidRPr="00A16E0E">
        <w:t xml:space="preserve"> муниципальную услугу</w:t>
      </w:r>
      <w:r>
        <w:t xml:space="preserve">, </w:t>
      </w:r>
      <w:r w:rsidRPr="00A16E0E">
        <w:t xml:space="preserve">в течение 30 календарных </w:t>
      </w:r>
      <w:r>
        <w:t xml:space="preserve">дней с момента подачи заявления по адресу нахождения организации: г. Ржев, Ленинградское шоссе д.42а и </w:t>
      </w:r>
      <w:r w:rsidRPr="00A16E0E">
        <w:t>представляет пакет докум</w:t>
      </w:r>
      <w:r>
        <w:t>ентов, указанных в пункте 2.7.1</w:t>
      </w:r>
      <w:r w:rsidRPr="00A16E0E">
        <w:t xml:space="preserve"> раздела 2 </w:t>
      </w:r>
      <w:r>
        <w:t>настоящего А</w:t>
      </w:r>
      <w:r w:rsidRPr="00A16E0E">
        <w:t xml:space="preserve">дминистративного регламента, относящихся </w:t>
      </w:r>
      <w:r>
        <w:t>к документам личного хранения.</w:t>
      </w:r>
    </w:p>
    <w:p w:rsidR="00F40556" w:rsidRDefault="00F40556" w:rsidP="002268CF">
      <w:pPr>
        <w:pStyle w:val="a"/>
        <w:ind w:firstLine="720"/>
      </w:pPr>
      <w:r w:rsidRPr="002268CF">
        <w:rPr>
          <w:bCs/>
        </w:rPr>
        <w:t>3.1.4.2.</w:t>
      </w:r>
      <w:r w:rsidRPr="00A16E0E">
        <w:t> Специалист, ответственный за приём документов: </w:t>
      </w:r>
    </w:p>
    <w:p w:rsidR="00F40556" w:rsidRDefault="00F40556" w:rsidP="002268CF">
      <w:pPr>
        <w:pStyle w:val="a"/>
        <w:ind w:firstLine="720"/>
      </w:pPr>
      <w:r w:rsidRPr="00A16E0E">
        <w:t>- устанавливает личность заявителя (проверяет документ, удостоверяющий его лично</w:t>
      </w:r>
      <w:r>
        <w:t>сть);</w:t>
      </w:r>
    </w:p>
    <w:p w:rsidR="00F40556" w:rsidRDefault="00F40556" w:rsidP="002268CF">
      <w:pPr>
        <w:pStyle w:val="a"/>
        <w:ind w:firstLine="720"/>
      </w:pPr>
      <w:r w:rsidRPr="00A16E0E">
        <w:t>- сверяет документы, поданные в электронном виде с оригиналами;</w:t>
      </w:r>
    </w:p>
    <w:p w:rsidR="00F40556" w:rsidRDefault="00F40556" w:rsidP="002268CF">
      <w:pPr>
        <w:pStyle w:val="a"/>
        <w:ind w:firstLine="720"/>
      </w:pPr>
      <w:r w:rsidRPr="00A16E0E">
        <w:t>- проверяет наличие документов (которые являются документами личного хран</w:t>
      </w:r>
      <w:r>
        <w:t>ения), указанных в пункте 2.7.1</w:t>
      </w:r>
      <w:r w:rsidRPr="00A16E0E">
        <w:t xml:space="preserve"> раздела 2 </w:t>
      </w:r>
      <w:r>
        <w:t>настоящего А</w:t>
      </w:r>
      <w:r w:rsidRPr="00A16E0E">
        <w:t>дминистративного регламента, удостоверяясь, что:</w:t>
      </w:r>
    </w:p>
    <w:p w:rsidR="00F40556" w:rsidRDefault="00F40556" w:rsidP="002268CF">
      <w:pPr>
        <w:pStyle w:val="a"/>
        <w:ind w:firstLine="720"/>
      </w:pPr>
      <w:r>
        <w:t xml:space="preserve">- </w:t>
      </w:r>
      <w:r w:rsidRPr="00A16E0E">
        <w:t>тексты документов написаны разборчиво; </w:t>
      </w:r>
    </w:p>
    <w:p w:rsidR="00F40556" w:rsidRDefault="00F40556" w:rsidP="002268CF">
      <w:pPr>
        <w:pStyle w:val="a"/>
        <w:ind w:firstLine="720"/>
      </w:pPr>
      <w:r w:rsidRPr="00A16E0E">
        <w:t>- фамилия, имя и отчество, дата рождения, адрес места жительства ребёнка заявителя и/или заявителя написаны полностью;</w:t>
      </w:r>
    </w:p>
    <w:p w:rsidR="00F40556" w:rsidRDefault="00F40556" w:rsidP="002268CF">
      <w:pPr>
        <w:pStyle w:val="a"/>
        <w:ind w:firstLine="720"/>
      </w:pPr>
      <w:r w:rsidRPr="00A16E0E">
        <w:t>- в документах нет подчисток, приписок, зачёркнутых слов и иных неоговоренных исправлений;</w:t>
      </w:r>
    </w:p>
    <w:p w:rsidR="00F40556" w:rsidRDefault="00F40556" w:rsidP="002268CF">
      <w:pPr>
        <w:pStyle w:val="a"/>
        <w:ind w:firstLine="720"/>
      </w:pPr>
      <w:r w:rsidRPr="00A16E0E">
        <w:t>- документы не имеют серьёзных повреждений, наличие которых не позволяет одноз</w:t>
      </w:r>
      <w:r>
        <w:t>начно истолковать их содержание.</w:t>
      </w:r>
    </w:p>
    <w:p w:rsidR="00F40556" w:rsidRDefault="00F40556" w:rsidP="002268CF">
      <w:pPr>
        <w:pStyle w:val="a"/>
        <w:ind w:firstLine="720"/>
      </w:pPr>
      <w:r w:rsidRPr="009F37CE">
        <w:rPr>
          <w:bCs/>
        </w:rPr>
        <w:t>3.1.4.3.</w:t>
      </w:r>
      <w:r w:rsidRPr="00A16E0E">
        <w:t> При</w:t>
      </w:r>
      <w:r>
        <w:t xml:space="preserve"> </w:t>
      </w:r>
      <w:r w:rsidRPr="00A16E0E">
        <w:t xml:space="preserve"> установлении фактов отсутствия документов личного хранения, необходимых для оказания услуги, объясняет заявителю суть выявленных недостатков в представленных документах и возвращает их заявителю для устранения недостатков. </w:t>
      </w:r>
    </w:p>
    <w:p w:rsidR="00F40556" w:rsidRDefault="00F40556" w:rsidP="002268CF">
      <w:pPr>
        <w:pStyle w:val="a"/>
        <w:ind w:firstLine="720"/>
      </w:pPr>
      <w:r w:rsidRPr="005974BC">
        <w:rPr>
          <w:bCs/>
        </w:rPr>
        <w:t>3.1.4.4.</w:t>
      </w:r>
      <w:r w:rsidRPr="00A16E0E">
        <w:t> Если все документы предоставлены, специалист регистрирует ребенка в электронном реестре в установленном порядке и выдает заявителю уведомление о постановке на учет (приложение 2</w:t>
      </w:r>
      <w:r>
        <w:t xml:space="preserve"> к настоящему Административному регламенту</w:t>
      </w:r>
      <w:r w:rsidRPr="00A16E0E">
        <w:t>).</w:t>
      </w:r>
    </w:p>
    <w:p w:rsidR="00F40556" w:rsidRDefault="00F40556" w:rsidP="002268CF">
      <w:pPr>
        <w:pStyle w:val="a"/>
        <w:ind w:firstLine="720"/>
      </w:pPr>
      <w:r w:rsidRPr="005974BC">
        <w:rPr>
          <w:bCs/>
        </w:rPr>
        <w:t>3.1.4.5</w:t>
      </w:r>
      <w:r w:rsidRPr="002268CF">
        <w:rPr>
          <w:bCs/>
        </w:rPr>
        <w:t>.</w:t>
      </w:r>
      <w:r w:rsidRPr="00A16E0E">
        <w:t> Результат административной процедуры:</w:t>
      </w:r>
    </w:p>
    <w:p w:rsidR="00F40556" w:rsidRDefault="00F40556" w:rsidP="002268CF">
      <w:pPr>
        <w:pStyle w:val="a"/>
        <w:ind w:firstLine="720"/>
      </w:pPr>
      <w:r w:rsidRPr="00A16E0E">
        <w:t>- регистрация ребенка в электронном реестре учета или возврат документов (дата регистрации соответствует дате подачи заявления на Региональном портале образовательных услуг Тверской области).</w:t>
      </w:r>
    </w:p>
    <w:p w:rsidR="00F40556" w:rsidRDefault="00F40556" w:rsidP="002268CF">
      <w:pPr>
        <w:pStyle w:val="a"/>
        <w:ind w:firstLine="720"/>
      </w:pPr>
      <w:r w:rsidRPr="00A16E0E">
        <w:t>Срок выполнения административной процедуры – не более 15 минут.</w:t>
      </w:r>
    </w:p>
    <w:p w:rsidR="00F40556" w:rsidRDefault="00F40556" w:rsidP="002268CF">
      <w:pPr>
        <w:pStyle w:val="a"/>
        <w:ind w:firstLine="720"/>
      </w:pPr>
      <w:r w:rsidRPr="00A16E0E">
        <w:t>Ответственное дол</w:t>
      </w:r>
      <w:r>
        <w:t>жностное лицо – специалист Отдела образования</w:t>
      </w:r>
      <w:r w:rsidRPr="00A16E0E">
        <w:t>, ответственный за приём документов.</w:t>
      </w:r>
    </w:p>
    <w:p w:rsidR="00F40556" w:rsidRDefault="00F40556" w:rsidP="002268CF">
      <w:pPr>
        <w:pStyle w:val="a"/>
        <w:ind w:firstLine="720"/>
      </w:pPr>
      <w:r>
        <w:t>О</w:t>
      </w:r>
      <w:r w:rsidRPr="00A16E0E">
        <w:t>тказ в реги</w:t>
      </w:r>
      <w:r>
        <w:t>страции заявления – в случае отсутствия</w:t>
      </w:r>
      <w:r w:rsidRPr="00A16E0E">
        <w:t xml:space="preserve"> сведений и документов, необходимых для оказания услуги в установленный срок.</w:t>
      </w:r>
    </w:p>
    <w:p w:rsidR="00F40556" w:rsidRDefault="00F40556" w:rsidP="002268CF">
      <w:pPr>
        <w:pStyle w:val="a"/>
        <w:ind w:firstLine="720"/>
      </w:pPr>
      <w:r w:rsidRPr="005974BC">
        <w:rPr>
          <w:bCs/>
        </w:rPr>
        <w:t>3.1.4.6.</w:t>
      </w:r>
      <w:r>
        <w:t> В случае отсутствия</w:t>
      </w:r>
      <w:r w:rsidRPr="00A16E0E">
        <w:t xml:space="preserve"> документов в срок 30 календарных дней сведения о ребенке в АИС «Е – услуги. Образование» находятся в статусе «Новое» без присвоения статуса «Очередник», при этом дата регистрации сохраняется.</w:t>
      </w:r>
    </w:p>
    <w:p w:rsidR="00F40556" w:rsidRDefault="00F40556" w:rsidP="0048589C">
      <w:pPr>
        <w:pStyle w:val="a"/>
        <w:ind w:firstLine="720"/>
      </w:pPr>
      <w:r w:rsidRPr="005974BC">
        <w:rPr>
          <w:bCs/>
        </w:rPr>
        <w:t>3.1.4.7</w:t>
      </w:r>
      <w:r w:rsidRPr="002268CF">
        <w:rPr>
          <w:bCs/>
        </w:rPr>
        <w:t>.</w:t>
      </w:r>
      <w:r w:rsidRPr="00A16E0E">
        <w:t xml:space="preserve"> В случае </w:t>
      </w:r>
      <w:r>
        <w:t>отсутствия</w:t>
      </w:r>
      <w:r w:rsidRPr="00A16E0E">
        <w:t xml:space="preserve"> документов в срок более 30 календарных дней сведения о ребенке в АИС «Е – услуги. Образование» переходят в статус «Снят с учета» до момента обращен</w:t>
      </w:r>
      <w:r>
        <w:t>ия заявителя к специалисту Отдела образования</w:t>
      </w:r>
      <w:r w:rsidRPr="00A16E0E">
        <w:t>. Заявление будет восстановлено той датой, на которую будет приходиться момент обращения заявителя.</w:t>
      </w:r>
    </w:p>
    <w:p w:rsidR="00F40556" w:rsidRDefault="00F40556" w:rsidP="0048589C">
      <w:pPr>
        <w:pStyle w:val="a"/>
        <w:ind w:firstLine="720"/>
      </w:pPr>
    </w:p>
    <w:p w:rsidR="00F40556" w:rsidRDefault="00F40556" w:rsidP="0048589C">
      <w:pPr>
        <w:pStyle w:val="a"/>
        <w:ind w:firstLine="720"/>
      </w:pPr>
      <w:r w:rsidRPr="005974BC">
        <w:rPr>
          <w:bCs/>
        </w:rPr>
        <w:t>3.</w:t>
      </w:r>
      <w:r w:rsidRPr="0048589C">
        <w:rPr>
          <w:bCs/>
        </w:rPr>
        <w:t>2.</w:t>
      </w:r>
      <w:r w:rsidRPr="00A16E0E">
        <w:t xml:space="preserve"> Предоставление услуги по зачислению детей в </w:t>
      </w:r>
      <w:r>
        <w:t>Д</w:t>
      </w:r>
      <w:r w:rsidRPr="00A16E0E">
        <w:t>ОО, реализующие основную образовательную программу дошкольного образования, включает в себя следующие административные процедуры:</w:t>
      </w:r>
    </w:p>
    <w:p w:rsidR="00F40556" w:rsidRDefault="00F40556" w:rsidP="0048589C">
      <w:pPr>
        <w:pStyle w:val="a"/>
        <w:ind w:firstLine="720"/>
      </w:pPr>
      <w:r w:rsidRPr="00A16E0E">
        <w:t xml:space="preserve">- автоматизированное комплектование </w:t>
      </w:r>
      <w:r>
        <w:t>Д</w:t>
      </w:r>
      <w:r w:rsidRPr="00A16E0E">
        <w:t>ОО,</w:t>
      </w:r>
      <w:r>
        <w:t xml:space="preserve"> </w:t>
      </w:r>
      <w:r w:rsidRPr="00A16E0E">
        <w:t xml:space="preserve"> реализующих основную образовательную программу дошкольного образования; </w:t>
      </w:r>
    </w:p>
    <w:p w:rsidR="00F40556" w:rsidRDefault="00F40556" w:rsidP="0048589C">
      <w:pPr>
        <w:pStyle w:val="a"/>
        <w:ind w:firstLine="720"/>
      </w:pPr>
      <w:r w:rsidRPr="00A16E0E">
        <w:t xml:space="preserve">- приём, рассмотрение заявления и представленных документов заявителя, необходимых для зачисления ребенка в </w:t>
      </w:r>
      <w:r>
        <w:t>Д</w:t>
      </w:r>
      <w:r w:rsidRPr="00A16E0E">
        <w:t>ОО, реализующую основную образовательную прог</w:t>
      </w:r>
      <w:r>
        <w:t>рамму дошкольного образования;</w:t>
      </w:r>
    </w:p>
    <w:p w:rsidR="00F40556" w:rsidRDefault="00F40556" w:rsidP="0048589C">
      <w:pPr>
        <w:pStyle w:val="a"/>
        <w:ind w:firstLine="720"/>
      </w:pPr>
      <w:r w:rsidRPr="00A16E0E">
        <w:t xml:space="preserve">- зачисление ребенка в </w:t>
      </w:r>
      <w:r>
        <w:t>Д</w:t>
      </w:r>
      <w:r w:rsidRPr="00A16E0E">
        <w:t>ОО, реализующую основную образовательную программу дошкольного образования, либо мотивированный отказ в предоставлении услуги.</w:t>
      </w:r>
    </w:p>
    <w:p w:rsidR="00F40556" w:rsidRDefault="00F40556" w:rsidP="0048589C">
      <w:pPr>
        <w:pStyle w:val="a"/>
        <w:ind w:firstLine="720"/>
        <w:rPr>
          <w:bCs/>
        </w:rPr>
      </w:pPr>
    </w:p>
    <w:p w:rsidR="00F40556" w:rsidRDefault="00F40556" w:rsidP="0048589C">
      <w:pPr>
        <w:pStyle w:val="a"/>
        <w:ind w:firstLine="720"/>
      </w:pPr>
      <w:r w:rsidRPr="00600416">
        <w:rPr>
          <w:bCs/>
        </w:rPr>
        <w:t>3.2.1</w:t>
      </w:r>
      <w:r>
        <w:rPr>
          <w:bCs/>
        </w:rPr>
        <w:t>.</w:t>
      </w:r>
      <w:r w:rsidRPr="00A16E0E">
        <w:t xml:space="preserve"> Процедура автоматизированного комплектования </w:t>
      </w:r>
      <w:r>
        <w:t>Д</w:t>
      </w:r>
      <w:r w:rsidRPr="00A16E0E">
        <w:t>ОО, реализующих основную образовательную программу дошкольного образования.</w:t>
      </w:r>
    </w:p>
    <w:p w:rsidR="00F40556" w:rsidRDefault="00F40556" w:rsidP="0048589C">
      <w:pPr>
        <w:pStyle w:val="a"/>
        <w:ind w:firstLine="720"/>
      </w:pPr>
      <w:r w:rsidRPr="00600416">
        <w:rPr>
          <w:bCs/>
        </w:rPr>
        <w:t>3.2.1.1</w:t>
      </w:r>
      <w:r w:rsidRPr="0048589C">
        <w:rPr>
          <w:bCs/>
        </w:rPr>
        <w:t>.</w:t>
      </w:r>
      <w:r w:rsidRPr="00A16E0E">
        <w:t xml:space="preserve"> Процедура комплектования будущими воспитанниками осуществляется автоматически на основе электронного распределения мест в </w:t>
      </w:r>
      <w:r>
        <w:t>Д</w:t>
      </w:r>
      <w:r w:rsidRPr="00A16E0E">
        <w:t>ОО, реализующих основную образовательную программу дошкольного образования.</w:t>
      </w:r>
    </w:p>
    <w:p w:rsidR="00F40556" w:rsidRDefault="00F40556" w:rsidP="0048589C">
      <w:pPr>
        <w:pStyle w:val="a"/>
        <w:ind w:firstLine="720"/>
      </w:pPr>
      <w:r w:rsidRPr="00600416">
        <w:rPr>
          <w:bCs/>
        </w:rPr>
        <w:t>3.2.1.</w:t>
      </w:r>
      <w:r w:rsidRPr="0048589C">
        <w:rPr>
          <w:bCs/>
        </w:rPr>
        <w:t>2.</w:t>
      </w:r>
      <w:r w:rsidRPr="00A16E0E">
        <w:t> Комплектование образовательных организаций будущими воспитанниками на новый учебный год проводится в период с 20 мая по 1 сентября текущего года. Дополнительное комплектование проводится в течение календарного года по мере высвобождения мест, создания новых мест.</w:t>
      </w:r>
    </w:p>
    <w:p w:rsidR="00F40556" w:rsidRDefault="00F40556" w:rsidP="0048589C">
      <w:pPr>
        <w:pStyle w:val="a"/>
        <w:ind w:firstLine="720"/>
      </w:pPr>
      <w:r w:rsidRPr="00600416">
        <w:rPr>
          <w:bCs/>
        </w:rPr>
        <w:t>3.2.1.3</w:t>
      </w:r>
      <w:r w:rsidRPr="0048589C">
        <w:rPr>
          <w:bCs/>
        </w:rPr>
        <w:t>.</w:t>
      </w:r>
      <w:r w:rsidRPr="00A16E0E">
        <w:t xml:space="preserve"> Комплектование </w:t>
      </w:r>
      <w:r>
        <w:t>Д</w:t>
      </w:r>
      <w:r w:rsidRPr="00A16E0E">
        <w:t xml:space="preserve">ОО, реализующих основную образовательную программу дошкольного образования, воспитанниками осуществляется Комиссией по комплектованию будущими воспитанниками дошкольных образовательных организаций, реализующих основную образовательную программу дошкольного образования, города </w:t>
      </w:r>
      <w:r>
        <w:t>Ржева</w:t>
      </w:r>
      <w:r w:rsidRPr="00A16E0E">
        <w:t xml:space="preserve"> (да</w:t>
      </w:r>
      <w:r>
        <w:t>лее – Муниципальная комиссия), созданной Отделом образования города Ржева Тверской области.</w:t>
      </w:r>
    </w:p>
    <w:p w:rsidR="00F40556" w:rsidRDefault="00F40556" w:rsidP="0048589C">
      <w:pPr>
        <w:pStyle w:val="a"/>
        <w:ind w:firstLine="720"/>
      </w:pPr>
      <w:r w:rsidRPr="00600416">
        <w:rPr>
          <w:bCs/>
        </w:rPr>
        <w:t>3.2.1.4</w:t>
      </w:r>
      <w:r w:rsidRPr="0048589C">
        <w:rPr>
          <w:bCs/>
        </w:rPr>
        <w:t>.</w:t>
      </w:r>
      <w:r w:rsidRPr="00A16E0E">
        <w:t> Комиссия дейс</w:t>
      </w:r>
      <w:r>
        <w:t>твует на основании положения Отдела образования «О муниципальной комиссии по комплектованию дошкольных образовательных учреждений» (далее – Положение о Муниципальной комиссии). Положение о Муниципальной комиссии по комплектованию разрабатывается специалистами Отдела образования города Ржева.</w:t>
      </w:r>
    </w:p>
    <w:p w:rsidR="00F40556" w:rsidRDefault="00F40556" w:rsidP="0048589C">
      <w:pPr>
        <w:pStyle w:val="a"/>
        <w:ind w:firstLine="720"/>
      </w:pPr>
      <w:r w:rsidRPr="00600416">
        <w:rPr>
          <w:bCs/>
        </w:rPr>
        <w:t>3.2.1.5.</w:t>
      </w:r>
      <w:r w:rsidRPr="00A16E0E">
        <w:t> Распределение мест осуществляется с учетом даты регистрации в электронной базе данных (далее</w:t>
      </w:r>
      <w:r>
        <w:t xml:space="preserve"> -</w:t>
      </w:r>
      <w:r w:rsidRPr="00A16E0E">
        <w:t xml:space="preserve"> ЭБД).</w:t>
      </w:r>
    </w:p>
    <w:p w:rsidR="00F40556" w:rsidRDefault="00F40556" w:rsidP="0048589C">
      <w:pPr>
        <w:pStyle w:val="a"/>
        <w:ind w:firstLine="720"/>
      </w:pPr>
      <w:r w:rsidRPr="00A16E0E">
        <w:t xml:space="preserve">Автоматизированный процесс комплектования </w:t>
      </w:r>
      <w:r>
        <w:t>Д</w:t>
      </w:r>
      <w:r w:rsidRPr="00A16E0E">
        <w:t>ОО, реализующих основную образовательную программу дошкольного образования, проводится с учетом следующих параметров:</w:t>
      </w:r>
    </w:p>
    <w:p w:rsidR="00F40556" w:rsidRDefault="00F40556" w:rsidP="0048589C">
      <w:pPr>
        <w:pStyle w:val="a"/>
        <w:ind w:firstLine="720"/>
      </w:pPr>
      <w:r w:rsidRPr="00A16E0E">
        <w:t>- дата подачи за</w:t>
      </w:r>
      <w:r>
        <w:t>явления на зачисление;</w:t>
      </w:r>
    </w:p>
    <w:p w:rsidR="00F40556" w:rsidRDefault="00F40556" w:rsidP="0048589C">
      <w:pPr>
        <w:pStyle w:val="a"/>
        <w:ind w:firstLine="720"/>
      </w:pPr>
      <w:r w:rsidRPr="00A16E0E">
        <w:t>- возраст ребенка;</w:t>
      </w:r>
    </w:p>
    <w:p w:rsidR="00F40556" w:rsidRDefault="00F40556" w:rsidP="0048589C">
      <w:pPr>
        <w:pStyle w:val="a"/>
        <w:ind w:firstLine="720"/>
      </w:pPr>
      <w:r w:rsidRPr="00A16E0E">
        <w:t>- желаемая дата зачисления ребенка;</w:t>
      </w:r>
    </w:p>
    <w:p w:rsidR="00F40556" w:rsidRDefault="00F40556" w:rsidP="0048589C">
      <w:pPr>
        <w:pStyle w:val="a"/>
        <w:ind w:firstLine="720"/>
      </w:pPr>
      <w:r w:rsidRPr="00A16E0E">
        <w:t>- льготная категория (внеочередная, первоочередная);</w:t>
      </w:r>
    </w:p>
    <w:p w:rsidR="00F40556" w:rsidRDefault="00F40556" w:rsidP="0048589C">
      <w:pPr>
        <w:pStyle w:val="a"/>
        <w:ind w:firstLine="720"/>
      </w:pPr>
      <w:r w:rsidRPr="00A16E0E">
        <w:t xml:space="preserve">- возрастная группа в </w:t>
      </w:r>
      <w:r>
        <w:t>Д</w:t>
      </w:r>
      <w:r w:rsidRPr="00A16E0E">
        <w:t>ОО, реализующей основную образовательную про</w:t>
      </w:r>
      <w:r>
        <w:t>грамму дошкольного образования;</w:t>
      </w:r>
    </w:p>
    <w:p w:rsidR="00F40556" w:rsidRDefault="00F40556" w:rsidP="0048589C">
      <w:pPr>
        <w:pStyle w:val="a"/>
        <w:ind w:firstLine="720"/>
      </w:pPr>
      <w:r w:rsidRPr="00A16E0E">
        <w:t>- необходимость в адаптированной основной образовательно</w:t>
      </w:r>
      <w:r>
        <w:t>й программе по заключению ПМПК;</w:t>
      </w:r>
    </w:p>
    <w:p w:rsidR="00F40556" w:rsidRDefault="00F40556" w:rsidP="0048589C">
      <w:pPr>
        <w:pStyle w:val="a"/>
        <w:ind w:firstLine="720"/>
      </w:pPr>
      <w:r w:rsidRPr="00A16E0E">
        <w:t xml:space="preserve">- предпочтение заявителя в выборе </w:t>
      </w:r>
      <w:r>
        <w:t>Д</w:t>
      </w:r>
      <w:r w:rsidRPr="00A16E0E">
        <w:t xml:space="preserve">ОО, реализующей основную образовательную программу дошкольного образования (не более 3), с учетом проживания ребенка и закрепления </w:t>
      </w:r>
      <w:r>
        <w:t>Д</w:t>
      </w:r>
      <w:r w:rsidRPr="00A16E0E">
        <w:t>ОО за конкретной территорией города;</w:t>
      </w:r>
    </w:p>
    <w:p w:rsidR="00F40556" w:rsidRDefault="00F40556" w:rsidP="0048589C">
      <w:pPr>
        <w:pStyle w:val="a"/>
        <w:ind w:firstLine="720"/>
      </w:pPr>
      <w:r w:rsidRPr="00A16E0E">
        <w:t xml:space="preserve">- наличие свободных мест и возрастных групп в предпочитаемых </w:t>
      </w:r>
      <w:r>
        <w:t>Д</w:t>
      </w:r>
      <w:r w:rsidRPr="00A16E0E">
        <w:t>ОО, реализующих основную образовательную программу дошкольного образования.</w:t>
      </w:r>
    </w:p>
    <w:p w:rsidR="00F40556" w:rsidRDefault="00F40556" w:rsidP="0048589C">
      <w:pPr>
        <w:pStyle w:val="a"/>
        <w:ind w:firstLine="720"/>
      </w:pPr>
    </w:p>
    <w:p w:rsidR="00F40556" w:rsidRPr="00A16E0E" w:rsidRDefault="00F40556" w:rsidP="0048589C">
      <w:pPr>
        <w:pStyle w:val="a"/>
        <w:ind w:firstLine="720"/>
      </w:pPr>
      <w:r w:rsidRPr="00A16E0E">
        <w:t xml:space="preserve">Ручное распределение детей проводится из электронной очереди в АИС «Е – услуги. Образование» в </w:t>
      </w:r>
      <w:r>
        <w:t>Д</w:t>
      </w:r>
      <w:r w:rsidRPr="00A16E0E">
        <w:t>ОО, реализующие основную образовательную программу дошкольного образования (распределение проводит специалист, ответственный за муниципальную услугу - муниципальный координатор) при наличии вакантных мест данного возраста и отсутствия очеред</w:t>
      </w:r>
      <w:r>
        <w:t>и в данное</w:t>
      </w:r>
      <w:r w:rsidRPr="00A16E0E">
        <w:t xml:space="preserve"> </w:t>
      </w:r>
      <w:r>
        <w:t>Д</w:t>
      </w:r>
      <w:r w:rsidRPr="00A16E0E">
        <w:t>ОО.</w:t>
      </w:r>
    </w:p>
    <w:p w:rsidR="00F40556" w:rsidRDefault="00F40556" w:rsidP="0048589C">
      <w:pPr>
        <w:pStyle w:val="a"/>
        <w:ind w:firstLine="567"/>
      </w:pPr>
      <w:r w:rsidRPr="00A16E0E">
        <w:t>Результаты автоматизированного распределения мест формируются в виде протокола поименного списка детей, получивших места в ОО, реализующих основную образовательную программу дошкольного образования, в результате электронного распределения мест (далее – Список).</w:t>
      </w:r>
    </w:p>
    <w:p w:rsidR="00F40556" w:rsidRDefault="00F40556" w:rsidP="0048589C">
      <w:pPr>
        <w:pStyle w:val="a"/>
        <w:ind w:firstLine="567"/>
      </w:pPr>
      <w:r w:rsidRPr="00600416">
        <w:rPr>
          <w:bCs/>
        </w:rPr>
        <w:t>3.2.1.6.</w:t>
      </w:r>
      <w:r>
        <w:t> Ответственный сотрудник Отдела образования</w:t>
      </w:r>
      <w:r w:rsidRPr="00A16E0E">
        <w:t xml:space="preserve"> делает выборку из Списка для каждой образовательной организации, при этом сформированная Путевка отображается в ведомственной части АИС «Е-услуги. Образование» персонально на каждого ребенка, которому по результатам электронного распределения предоставлено место в конкретной организации.</w:t>
      </w:r>
    </w:p>
    <w:p w:rsidR="00F40556" w:rsidRDefault="00F40556" w:rsidP="0048589C">
      <w:pPr>
        <w:pStyle w:val="a"/>
        <w:ind w:firstLine="567"/>
      </w:pPr>
    </w:p>
    <w:p w:rsidR="00F40556" w:rsidRDefault="00F40556" w:rsidP="0048589C">
      <w:pPr>
        <w:pStyle w:val="a"/>
        <w:ind w:firstLine="567"/>
      </w:pPr>
    </w:p>
    <w:p w:rsidR="00F40556" w:rsidRDefault="00F40556" w:rsidP="001D57F9">
      <w:pPr>
        <w:pStyle w:val="a"/>
        <w:ind w:firstLine="708"/>
      </w:pPr>
      <w:r>
        <w:t>В случае  отсутствия места в предпочитаемых образовательных организациях, указанных заявителем для решения вопроса устройства ребенка в образовательную организацию Муниципальной комиссией рассматривается наличие всех свободных мест в других ДОО, функционирующих в черте города.</w:t>
      </w:r>
    </w:p>
    <w:p w:rsidR="00F40556" w:rsidRDefault="00F40556" w:rsidP="001D57F9">
      <w:pPr>
        <w:pStyle w:val="a"/>
        <w:ind w:firstLine="708"/>
      </w:pPr>
    </w:p>
    <w:p w:rsidR="00F40556" w:rsidRDefault="00F40556" w:rsidP="001D57F9">
      <w:pPr>
        <w:pStyle w:val="a"/>
        <w:ind w:firstLine="708"/>
      </w:pPr>
      <w:r w:rsidRPr="00600416">
        <w:rPr>
          <w:bCs/>
        </w:rPr>
        <w:t>3.2.1.7.</w:t>
      </w:r>
      <w:r w:rsidRPr="00A16E0E">
        <w:t> Комиссия осуществляет проверку и утверждение прото</w:t>
      </w:r>
      <w:r>
        <w:t>кола поименного списка детей. </w:t>
      </w:r>
    </w:p>
    <w:p w:rsidR="00F40556" w:rsidRDefault="00F40556" w:rsidP="001D57F9">
      <w:pPr>
        <w:pStyle w:val="a"/>
        <w:ind w:firstLine="708"/>
      </w:pPr>
      <w:r w:rsidRPr="00600416">
        <w:rPr>
          <w:bCs/>
        </w:rPr>
        <w:t>3.2.1.8</w:t>
      </w:r>
      <w:r w:rsidRPr="001D57F9">
        <w:rPr>
          <w:bCs/>
        </w:rPr>
        <w:t>.</w:t>
      </w:r>
      <w:r w:rsidRPr="00A16E0E">
        <w:t> Комиссия согласовывает сформированные из Списк</w:t>
      </w:r>
      <w:r>
        <w:t>а Путевки на каждого ребенка. </w:t>
      </w:r>
    </w:p>
    <w:p w:rsidR="00F40556" w:rsidRPr="00A16E0E" w:rsidRDefault="00F40556" w:rsidP="001D57F9">
      <w:pPr>
        <w:pStyle w:val="a"/>
        <w:ind w:firstLine="708"/>
      </w:pPr>
      <w:r w:rsidRPr="00600416">
        <w:rPr>
          <w:bCs/>
        </w:rPr>
        <w:t>3.2.1.9</w:t>
      </w:r>
      <w:r w:rsidRPr="001D57F9">
        <w:rPr>
          <w:bCs/>
        </w:rPr>
        <w:t>.</w:t>
      </w:r>
      <w:r w:rsidRPr="001D57F9">
        <w:t> </w:t>
      </w:r>
      <w:r>
        <w:t>Сотрудник Отдела образования</w:t>
      </w:r>
      <w:r w:rsidRPr="00A16E0E">
        <w:t>, ответственный за муниципальну</w:t>
      </w:r>
      <w:r>
        <w:t xml:space="preserve">ю услугу, в установленные сроки </w:t>
      </w:r>
      <w:r w:rsidRPr="00A16E0E">
        <w:t xml:space="preserve"> уведомляет заявителей (с помощь сотовой и почтовой связи, электронной почты) о результатах работы Комиссии для дальнейшего получения родителями Путевки. На ЕПГУ/Региональном портале образовательных услуг Тверской области для заявителя будет предоставлена информация о статусе заявления: «Направлен в ДОО №…» в АИС «Е – услуги. Образование». В ином случае заявитель письменно подтверждает о несогласии с предоставленным местом для ребенка в ОО, </w:t>
      </w:r>
      <w:r>
        <w:t xml:space="preserve"> </w:t>
      </w:r>
      <w:r w:rsidRPr="00A16E0E">
        <w:t>реализующей основную образовательную программу дошкольного образования.</w:t>
      </w:r>
    </w:p>
    <w:p w:rsidR="00F40556" w:rsidRDefault="00F40556" w:rsidP="00E55EF7">
      <w:pPr>
        <w:pStyle w:val="a"/>
        <w:ind w:firstLine="708"/>
      </w:pPr>
      <w:r w:rsidRPr="00A16E0E">
        <w:t>Отказ родителей (законных представителей) от места для ребенка в ОО, реализующей основную образовательную программу дошкольного образования, в текущем году (письменное заявление родителя (законного предс</w:t>
      </w:r>
      <w:r>
        <w:t>тавителя) ребенка) (приложение 8 к настоящему Административному регламенту</w:t>
      </w:r>
      <w:r w:rsidRPr="00A16E0E">
        <w:t>), предоставленное ребенку в результате наступившей очереди, предоставляется следующему по очереди и не дает права отказавшемуся от поступления в текущем году на внеочередное или первоочередное зачисление в образовательную организацию. Данный ребенок остается в очереди до следующего периода комплектования или зачисляется в ОО, реализующую основную образовательную программу дошкольного образования, в результате высвобождения мест по разным причинам.</w:t>
      </w:r>
    </w:p>
    <w:p w:rsidR="00F40556" w:rsidRDefault="00F40556" w:rsidP="00E55EF7">
      <w:pPr>
        <w:pStyle w:val="a"/>
        <w:ind w:firstLine="708"/>
      </w:pPr>
      <w:r w:rsidRPr="00D00BAF">
        <w:rPr>
          <w:bCs/>
        </w:rPr>
        <w:t>3.2.1.10.</w:t>
      </w:r>
      <w:r w:rsidRPr="00A16E0E">
        <w:t xml:space="preserve"> В случае отказа родителей (законных представителей) от муниципальной услуги «Прием заявлений, постановка на учет и зачисление детей в образовательные организации, реализующие образовательную программу дошкольного образования, города </w:t>
      </w:r>
      <w:r>
        <w:t>Ржева</w:t>
      </w:r>
      <w:r w:rsidRPr="00A16E0E">
        <w:t xml:space="preserve"> (письменное заявление родителя (законного предс</w:t>
      </w:r>
      <w:r>
        <w:t>тавителя) ребенка) (приложение 9 к настоящему Административному регламенту</w:t>
      </w:r>
      <w:r w:rsidRPr="00A16E0E">
        <w:t>), ребенок находится в статусе «Заморожен», «Снят с учета» до след</w:t>
      </w:r>
      <w:r>
        <w:t>ующего момента обращения в Отдел образования.</w:t>
      </w:r>
    </w:p>
    <w:p w:rsidR="00F40556" w:rsidRDefault="00F40556" w:rsidP="00E55EF7">
      <w:pPr>
        <w:pStyle w:val="a"/>
        <w:ind w:firstLine="708"/>
      </w:pPr>
      <w:r w:rsidRPr="00D00BAF">
        <w:rPr>
          <w:bCs/>
        </w:rPr>
        <w:t>3.2.1.11</w:t>
      </w:r>
      <w:r w:rsidRPr="00E55EF7">
        <w:rPr>
          <w:bCs/>
        </w:rPr>
        <w:t>.</w:t>
      </w:r>
      <w:r w:rsidRPr="00A16E0E">
        <w:t xml:space="preserve"> Время приема родителей (законных представителей) по вопросу комплектования </w:t>
      </w:r>
      <w:r>
        <w:t>Д</w:t>
      </w:r>
      <w:r w:rsidRPr="00A16E0E">
        <w:t>ОО, реализующих основную образовательную программу дошкольного образования, восп</w:t>
      </w:r>
      <w:r>
        <w:t>итанниками устанавливается Отделом образования</w:t>
      </w:r>
      <w:r w:rsidRPr="00A16E0E">
        <w:t>.</w:t>
      </w:r>
    </w:p>
    <w:p w:rsidR="00F40556" w:rsidRDefault="00F40556" w:rsidP="00E55EF7">
      <w:pPr>
        <w:pStyle w:val="a"/>
        <w:ind w:firstLine="708"/>
      </w:pPr>
      <w:r w:rsidRPr="00D00BAF">
        <w:rPr>
          <w:bCs/>
        </w:rPr>
        <w:t>3.2.3.</w:t>
      </w:r>
      <w:r w:rsidRPr="00A16E0E">
        <w:t xml:space="preserve"> Рассмотрение документов заявителя для зачисления в </w:t>
      </w:r>
      <w:r>
        <w:t>Д</w:t>
      </w:r>
      <w:r w:rsidRPr="00A16E0E">
        <w:t>ОО, реализующую основную образовательную программу дошкольного образования.</w:t>
      </w:r>
    </w:p>
    <w:p w:rsidR="00F40556" w:rsidRDefault="00F40556" w:rsidP="00E55EF7">
      <w:pPr>
        <w:pStyle w:val="a"/>
        <w:ind w:firstLine="708"/>
      </w:pPr>
      <w:r w:rsidRPr="00A16E0E">
        <w:t xml:space="preserve">Основанием для начала административной процедуры является наличие у родителя (законного представителя) Путевки для зачисления ребенка в </w:t>
      </w:r>
      <w:r>
        <w:t>Д</w:t>
      </w:r>
      <w:r w:rsidRPr="00A16E0E">
        <w:t>ОО, реализующую основную образовательную программу дошкольного образования.</w:t>
      </w:r>
    </w:p>
    <w:p w:rsidR="00F40556" w:rsidRDefault="00F40556" w:rsidP="00E55EF7">
      <w:pPr>
        <w:pStyle w:val="a"/>
        <w:ind w:firstLine="708"/>
      </w:pPr>
    </w:p>
    <w:p w:rsidR="00F40556" w:rsidRDefault="00F40556" w:rsidP="00E55EF7">
      <w:pPr>
        <w:pStyle w:val="a"/>
        <w:ind w:firstLine="708"/>
      </w:pPr>
      <w:r w:rsidRPr="00D00BAF">
        <w:rPr>
          <w:bCs/>
        </w:rPr>
        <w:t>3.2.3.</w:t>
      </w:r>
      <w:r w:rsidRPr="00FE175C">
        <w:rPr>
          <w:bCs/>
        </w:rPr>
        <w:t>1.</w:t>
      </w:r>
      <w:r w:rsidRPr="00A16E0E">
        <w:t> В случае наличия Путевки:</w:t>
      </w:r>
    </w:p>
    <w:p w:rsidR="00F40556" w:rsidRDefault="00F40556" w:rsidP="0000401F">
      <w:pPr>
        <w:pStyle w:val="a"/>
        <w:ind w:firstLine="708"/>
      </w:pPr>
      <w:r w:rsidRPr="00A16E0E">
        <w:t xml:space="preserve">Заявитель обращается лично в </w:t>
      </w:r>
      <w:r>
        <w:t>Д</w:t>
      </w:r>
      <w:r w:rsidRPr="00A16E0E">
        <w:t xml:space="preserve">ОО, реализующую основную образовательную программу дошкольного образования, в течение </w:t>
      </w:r>
      <w:r w:rsidRPr="00E55EF7">
        <w:t>5</w:t>
      </w:r>
      <w:r w:rsidRPr="00A16E0E">
        <w:t xml:space="preserve"> дней с момента выдачи Путевки, пишет заявление на зачисление в ОО, реализующую основную образовательную программу дошко</w:t>
      </w:r>
      <w:r>
        <w:t>льного образования (приложение 6</w:t>
      </w:r>
      <w:r w:rsidRPr="00A16E0E">
        <w:t>), и представляет пакет докум</w:t>
      </w:r>
      <w:r>
        <w:t>ентов, указанных в пункте 2.7.2</w:t>
      </w:r>
      <w:r w:rsidRPr="00A16E0E">
        <w:t xml:space="preserve"> раздела 2 </w:t>
      </w:r>
      <w:r>
        <w:t>настоящего А</w:t>
      </w:r>
      <w:r w:rsidRPr="00A16E0E">
        <w:t>дминистративного регламента, относящихся к документам личного хранения.</w:t>
      </w:r>
    </w:p>
    <w:p w:rsidR="00F40556" w:rsidRDefault="00F40556" w:rsidP="0000401F">
      <w:pPr>
        <w:pStyle w:val="a"/>
        <w:ind w:firstLine="708"/>
      </w:pPr>
      <w:r w:rsidRPr="00FE175C">
        <w:rPr>
          <w:bCs/>
        </w:rPr>
        <w:t>3.2.3.2.</w:t>
      </w:r>
      <w:r w:rsidRPr="00A16E0E">
        <w:t xml:space="preserve"> Специалист </w:t>
      </w:r>
      <w:r>
        <w:t>Д</w:t>
      </w:r>
      <w:r w:rsidRPr="00A16E0E">
        <w:t xml:space="preserve">ОО, </w:t>
      </w:r>
      <w:r>
        <w:t xml:space="preserve"> </w:t>
      </w:r>
      <w:r w:rsidRPr="00A16E0E">
        <w:t>реализующей основную образовательную программу дошкольного образования, ответственный за приём документов:</w:t>
      </w:r>
    </w:p>
    <w:p w:rsidR="00F40556" w:rsidRDefault="00F40556" w:rsidP="0000401F">
      <w:pPr>
        <w:pStyle w:val="a"/>
        <w:ind w:firstLine="708"/>
      </w:pPr>
      <w:r w:rsidRPr="00A16E0E">
        <w:t xml:space="preserve">- устанавливает личность заявителя (проверяет документ, </w:t>
      </w:r>
      <w:r>
        <w:t>удостоверяющий его личность); </w:t>
      </w:r>
    </w:p>
    <w:p w:rsidR="00F40556" w:rsidRDefault="00F40556" w:rsidP="0000401F">
      <w:pPr>
        <w:pStyle w:val="a"/>
        <w:ind w:firstLine="708"/>
      </w:pPr>
      <w:r w:rsidRPr="00A16E0E">
        <w:t>- принимает заявление о согласии на обработку персональных данных (приложение 6</w:t>
      </w:r>
      <w:r>
        <w:t xml:space="preserve"> к настоящему Административному регламенту);</w:t>
      </w:r>
    </w:p>
    <w:p w:rsidR="00F40556" w:rsidRDefault="00F40556" w:rsidP="0000401F">
      <w:pPr>
        <w:pStyle w:val="a"/>
        <w:ind w:firstLine="708"/>
      </w:pPr>
      <w:r w:rsidRPr="00A16E0E">
        <w:t>- проверяет наличие документов (которые являются документами личного хран</w:t>
      </w:r>
      <w:r>
        <w:t>ения), указанных в пункте 2.7.2</w:t>
      </w:r>
      <w:r w:rsidRPr="00A16E0E">
        <w:t xml:space="preserve"> раздела 2 </w:t>
      </w:r>
      <w:r>
        <w:t>настоящего А</w:t>
      </w:r>
      <w:r w:rsidRPr="00A16E0E">
        <w:t>дминистративного регламента, удостоверяясь, что:</w:t>
      </w:r>
    </w:p>
    <w:p w:rsidR="00F40556" w:rsidRDefault="00F40556" w:rsidP="0000401F">
      <w:pPr>
        <w:pStyle w:val="a"/>
        <w:ind w:firstLine="708"/>
      </w:pPr>
      <w:r w:rsidRPr="00A16E0E">
        <w:t>- тексты документов написаны разборчиво; </w:t>
      </w:r>
    </w:p>
    <w:p w:rsidR="00F40556" w:rsidRDefault="00F40556" w:rsidP="0000401F">
      <w:pPr>
        <w:pStyle w:val="a"/>
        <w:ind w:firstLine="708"/>
      </w:pPr>
      <w:r w:rsidRPr="00A16E0E">
        <w:t>- фамилия, имя и отчество, дата рождения, адрес места жительства ребёнка заявителя и/или заявителя написаны полностью;</w:t>
      </w:r>
    </w:p>
    <w:p w:rsidR="00F40556" w:rsidRDefault="00F40556" w:rsidP="0000401F">
      <w:pPr>
        <w:pStyle w:val="a"/>
        <w:ind w:firstLine="708"/>
      </w:pPr>
      <w:r w:rsidRPr="00A16E0E">
        <w:t>- в документах нет подчисток, приписок, зачёркнутых слов и иных неоговоренных исправлений; </w:t>
      </w:r>
    </w:p>
    <w:p w:rsidR="00F40556" w:rsidRDefault="00F40556" w:rsidP="0000401F">
      <w:pPr>
        <w:pStyle w:val="a"/>
        <w:ind w:firstLine="708"/>
      </w:pPr>
      <w:r w:rsidRPr="00A16E0E">
        <w:t>- документы не имеют серьёзных повреждений, наличие которых не позволяет однозначно истолковать их содержание.</w:t>
      </w:r>
    </w:p>
    <w:p w:rsidR="00F40556" w:rsidRDefault="00F40556" w:rsidP="0000401F">
      <w:pPr>
        <w:pStyle w:val="a"/>
        <w:ind w:firstLine="708"/>
      </w:pPr>
    </w:p>
    <w:p w:rsidR="00F40556" w:rsidRDefault="00F40556" w:rsidP="002B3826">
      <w:pPr>
        <w:pStyle w:val="a"/>
        <w:ind w:firstLine="708"/>
      </w:pPr>
      <w:r w:rsidRPr="00D00BAF">
        <w:rPr>
          <w:bCs/>
        </w:rPr>
        <w:t>3.2.3.3.</w:t>
      </w:r>
      <w:r w:rsidRPr="00A16E0E">
        <w:t> При установлении фактов отсутствия документов личного хранения, необходимых для оказания услуги, объясняет заявителю суть выявленных недостатков в представленных документах и возвращает их заявителю для устранения недостатков.</w:t>
      </w:r>
    </w:p>
    <w:p w:rsidR="00F40556" w:rsidRDefault="00F40556" w:rsidP="0000401F">
      <w:pPr>
        <w:pStyle w:val="a"/>
        <w:ind w:firstLine="708"/>
      </w:pPr>
      <w:r w:rsidRPr="00D00BAF">
        <w:rPr>
          <w:bCs/>
        </w:rPr>
        <w:t>3.2.3.4.</w:t>
      </w:r>
      <w:r w:rsidRPr="00A16E0E">
        <w:t xml:space="preserve"> Если все документы предоставлены, специалист регистрирует заявление в установленном в </w:t>
      </w:r>
      <w:r>
        <w:t>Д</w:t>
      </w:r>
      <w:r w:rsidRPr="00A16E0E">
        <w:t>ОО, реализующей основную образовательную программу дош</w:t>
      </w:r>
      <w:r>
        <w:t>кольного образования, порядке.</w:t>
      </w:r>
    </w:p>
    <w:p w:rsidR="00F40556" w:rsidRDefault="00F40556" w:rsidP="0000401F">
      <w:pPr>
        <w:pStyle w:val="a"/>
        <w:ind w:firstLine="708"/>
      </w:pPr>
      <w:r w:rsidRPr="00D00BAF">
        <w:rPr>
          <w:bCs/>
        </w:rPr>
        <w:t>3.2.3.5</w:t>
      </w:r>
      <w:r w:rsidRPr="0000401F">
        <w:rPr>
          <w:bCs/>
        </w:rPr>
        <w:t>.</w:t>
      </w:r>
      <w:r w:rsidRPr="00A16E0E">
        <w:t> Результат административной процедуры: </w:t>
      </w:r>
      <w:r>
        <w:t xml:space="preserve"> </w:t>
      </w:r>
      <w:r w:rsidRPr="00A16E0E">
        <w:t>– регистрация заявления или возврат документов.</w:t>
      </w:r>
    </w:p>
    <w:p w:rsidR="00F40556" w:rsidRDefault="00F40556" w:rsidP="0000401F">
      <w:pPr>
        <w:pStyle w:val="a"/>
        <w:ind w:firstLine="708"/>
      </w:pPr>
      <w:r w:rsidRPr="00A16E0E">
        <w:t>Срок выполнения административной процедуры – не более 15 минут.</w:t>
      </w:r>
    </w:p>
    <w:p w:rsidR="00F40556" w:rsidRDefault="00F40556" w:rsidP="0000401F">
      <w:pPr>
        <w:pStyle w:val="a"/>
        <w:ind w:firstLine="708"/>
      </w:pPr>
      <w:r w:rsidRPr="00A16E0E">
        <w:t>Ответственное должностное лицо – специалист ОО,</w:t>
      </w:r>
      <w:r>
        <w:t xml:space="preserve"> </w:t>
      </w:r>
      <w:r w:rsidRPr="00A16E0E">
        <w:t xml:space="preserve"> реализующей основную образовательную программу дошкольного образования, ответственный за приём документов.</w:t>
      </w:r>
    </w:p>
    <w:p w:rsidR="00F40556" w:rsidRDefault="00F40556" w:rsidP="0000401F">
      <w:pPr>
        <w:pStyle w:val="a"/>
        <w:ind w:firstLine="708"/>
      </w:pPr>
      <w:r>
        <w:t>О</w:t>
      </w:r>
      <w:r w:rsidRPr="00A16E0E">
        <w:t>тказ в регистрации заявления – в случае отсутствия Путевки или</w:t>
      </w:r>
      <w:r>
        <w:t xml:space="preserve"> не </w:t>
      </w:r>
      <w:r w:rsidRPr="00A16E0E">
        <w:t xml:space="preserve">подтверждения сведений и документов, необходимых для оказания услуги в установленный срок. </w:t>
      </w:r>
    </w:p>
    <w:p w:rsidR="00F40556" w:rsidRDefault="00F40556" w:rsidP="0000401F">
      <w:pPr>
        <w:pStyle w:val="a"/>
        <w:ind w:firstLine="708"/>
      </w:pPr>
      <w:r w:rsidRPr="00A16E0E">
        <w:t>Пр</w:t>
      </w:r>
      <w:r>
        <w:t xml:space="preserve">и изменения статуса заявлений </w:t>
      </w:r>
      <w:r w:rsidRPr="00A16E0E">
        <w:t xml:space="preserve"> «Направлен в ДОО»/«Зачислен» все данные о заявителе и ребенке автоматически попадают в АИС «Сетевой город. Образование».</w:t>
      </w:r>
    </w:p>
    <w:p w:rsidR="00F40556" w:rsidRDefault="00F40556" w:rsidP="0000401F">
      <w:pPr>
        <w:pStyle w:val="a"/>
        <w:ind w:firstLine="708"/>
      </w:pPr>
    </w:p>
    <w:p w:rsidR="00F40556" w:rsidRDefault="00F40556" w:rsidP="002B3826">
      <w:pPr>
        <w:pStyle w:val="a"/>
        <w:ind w:firstLine="708"/>
      </w:pPr>
      <w:r w:rsidRPr="00D00BAF">
        <w:rPr>
          <w:bCs/>
        </w:rPr>
        <w:t>3.2.</w:t>
      </w:r>
      <w:r w:rsidRPr="0000401F">
        <w:rPr>
          <w:bCs/>
        </w:rPr>
        <w:t>4.</w:t>
      </w:r>
      <w:r w:rsidRPr="00A16E0E">
        <w:t xml:space="preserve"> Принятие решения о зачислении в </w:t>
      </w:r>
      <w:r>
        <w:t>Д</w:t>
      </w:r>
      <w:r w:rsidRPr="00A16E0E">
        <w:t>ОО, реализующую основную образовательную программу дошкольного образования.</w:t>
      </w:r>
    </w:p>
    <w:p w:rsidR="00F40556" w:rsidRDefault="00F40556" w:rsidP="0000401F">
      <w:pPr>
        <w:pStyle w:val="a"/>
        <w:ind w:firstLine="708"/>
      </w:pPr>
      <w:r w:rsidRPr="00A16E0E">
        <w:t>Основания для отказа в зачислении:</w:t>
      </w:r>
    </w:p>
    <w:p w:rsidR="00F40556" w:rsidRDefault="00F40556" w:rsidP="0000401F">
      <w:pPr>
        <w:pStyle w:val="a"/>
        <w:ind w:firstLine="708"/>
      </w:pPr>
      <w:r w:rsidRPr="00A16E0E">
        <w:t>- отсутствие Путевки в ОО, реализующую основную образовательную про</w:t>
      </w:r>
      <w:r>
        <w:t>грамму дошкольного образования;</w:t>
      </w:r>
    </w:p>
    <w:p w:rsidR="00F40556" w:rsidRDefault="00F40556" w:rsidP="0000401F">
      <w:pPr>
        <w:pStyle w:val="a"/>
        <w:ind w:firstLine="708"/>
      </w:pPr>
      <w:r w:rsidRPr="00A16E0E">
        <w:t>- отсутствие свободных мес</w:t>
      </w:r>
      <w:r>
        <w:t>т в образовательной организации.</w:t>
      </w:r>
    </w:p>
    <w:p w:rsidR="00F40556" w:rsidRDefault="00F40556" w:rsidP="0000401F">
      <w:pPr>
        <w:pStyle w:val="a"/>
        <w:ind w:firstLine="708"/>
      </w:pPr>
    </w:p>
    <w:p w:rsidR="00F40556" w:rsidRDefault="00F40556" w:rsidP="0000401F">
      <w:pPr>
        <w:pStyle w:val="a"/>
        <w:ind w:firstLine="708"/>
      </w:pPr>
      <w:r w:rsidRPr="0000401F">
        <w:rPr>
          <w:bCs/>
        </w:rPr>
        <w:t>3.2.5.</w:t>
      </w:r>
      <w:r w:rsidRPr="00A16E0E">
        <w:t> В случае принятия положительного решения о зачислении в ОО, реализующую основную образовательную программу дошкольного образования, заключается договор об образовании по образовательным программам дошкольного образования с родителям</w:t>
      </w:r>
      <w:r>
        <w:t>и (законными представителями).</w:t>
      </w:r>
    </w:p>
    <w:p w:rsidR="00F40556" w:rsidRDefault="00F40556" w:rsidP="0000401F">
      <w:pPr>
        <w:pStyle w:val="a"/>
        <w:ind w:firstLine="708"/>
      </w:pPr>
    </w:p>
    <w:p w:rsidR="00F40556" w:rsidRDefault="00F40556" w:rsidP="0000401F">
      <w:pPr>
        <w:pStyle w:val="a"/>
        <w:ind w:firstLine="708"/>
      </w:pPr>
      <w:r w:rsidRPr="0000401F">
        <w:rPr>
          <w:bCs/>
        </w:rPr>
        <w:t>3.2.6.</w:t>
      </w:r>
      <w:r w:rsidRPr="0000401F">
        <w:t> Руководитель</w:t>
      </w:r>
      <w:r w:rsidRPr="00A16E0E">
        <w:t xml:space="preserve"> образовательной организации издает распорядительный акт о зачислении ребенка в образовательную организацию в течение трех рабочих дней после заключения</w:t>
      </w:r>
      <w:r>
        <w:t xml:space="preserve"> договора. Распорядительный акт</w:t>
      </w:r>
      <w:r w:rsidRPr="00A16E0E">
        <w:t xml:space="preserve"> в</w:t>
      </w:r>
      <w:r>
        <w:t xml:space="preserve"> трехдневный срок после издания</w:t>
      </w:r>
      <w:r w:rsidRPr="00A16E0E">
        <w:t xml:space="preserve"> размещается на информационном стенде образовательной организации и на официальном сайте образовательной организации в сети Интернет. После издания распорядительного акта ребенок снимается с учета детей, нуждающихся в предоставлении места в образовательной организации. На каждого ребенка, зачисленного в образовательную организацию, заводится личное дело, в котором хранятся все</w:t>
      </w:r>
      <w:r>
        <w:t xml:space="preserve"> сданные документы.</w:t>
      </w:r>
    </w:p>
    <w:p w:rsidR="00F40556" w:rsidRDefault="00F40556" w:rsidP="0000401F">
      <w:pPr>
        <w:pStyle w:val="a"/>
        <w:ind w:firstLine="708"/>
      </w:pPr>
    </w:p>
    <w:p w:rsidR="00F40556" w:rsidRDefault="00F40556" w:rsidP="0000401F">
      <w:pPr>
        <w:pStyle w:val="a"/>
        <w:ind w:firstLine="708"/>
      </w:pPr>
      <w:r w:rsidRPr="005A62DF">
        <w:rPr>
          <w:bCs/>
        </w:rPr>
        <w:t>3.2.7.</w:t>
      </w:r>
      <w:r w:rsidRPr="00A16E0E">
        <w:t xml:space="preserve"> Результат административной процедуры – приказ о зачислении ребёнка в </w:t>
      </w:r>
      <w:r>
        <w:t>Д</w:t>
      </w:r>
      <w:r w:rsidRPr="00A16E0E">
        <w:t>ОО, реализующую основную образовательную программу дошкольного образов</w:t>
      </w:r>
      <w:r>
        <w:t>ания, либо отказ в зачислении.</w:t>
      </w:r>
    </w:p>
    <w:p w:rsidR="00F40556" w:rsidRDefault="00F40556" w:rsidP="0000401F">
      <w:pPr>
        <w:pStyle w:val="a"/>
        <w:ind w:firstLine="708"/>
      </w:pPr>
      <w:r w:rsidRPr="005A62DF">
        <w:rPr>
          <w:bCs/>
        </w:rPr>
        <w:t>3.2.8</w:t>
      </w:r>
      <w:r w:rsidRPr="00A16E0E">
        <w:t>. Срок выполнения административной процедуры – 3 рабочих дня после заключения с заявителем договора об образовании.</w:t>
      </w:r>
    </w:p>
    <w:p w:rsidR="00F40556" w:rsidRDefault="00F40556" w:rsidP="0000401F">
      <w:pPr>
        <w:pStyle w:val="a"/>
        <w:ind w:firstLine="708"/>
      </w:pPr>
    </w:p>
    <w:p w:rsidR="00F40556" w:rsidRDefault="00F40556" w:rsidP="0000401F">
      <w:pPr>
        <w:pStyle w:val="a"/>
        <w:ind w:firstLine="708"/>
      </w:pPr>
      <w:r w:rsidRPr="005A62DF">
        <w:rPr>
          <w:bCs/>
        </w:rPr>
        <w:t>3.</w:t>
      </w:r>
      <w:r w:rsidRPr="0000401F">
        <w:rPr>
          <w:bCs/>
        </w:rPr>
        <w:t>3.</w:t>
      </w:r>
      <w:r w:rsidRPr="00A16E0E">
        <w:t> Рассмотрение доку</w:t>
      </w:r>
      <w:r>
        <w:t>ментов заявителя для перевода из одной образовательной организации в другую</w:t>
      </w:r>
      <w:r w:rsidRPr="00A16E0E">
        <w:t xml:space="preserve"> </w:t>
      </w:r>
      <w:r>
        <w:t>Д</w:t>
      </w:r>
      <w:r w:rsidRPr="00A16E0E">
        <w:t>ОО, реализующую основную образовательную программу дошкольного образования.</w:t>
      </w:r>
    </w:p>
    <w:p w:rsidR="00F40556" w:rsidRDefault="00F40556" w:rsidP="0000401F">
      <w:pPr>
        <w:pStyle w:val="a"/>
        <w:ind w:firstLine="708"/>
      </w:pPr>
      <w:r w:rsidRPr="00A16E0E">
        <w:t>Основанием для начала администрат</w:t>
      </w:r>
      <w:r>
        <w:t xml:space="preserve">ивной процедуры является заявление </w:t>
      </w:r>
      <w:r w:rsidRPr="00A16E0E">
        <w:t xml:space="preserve"> родителя (законного п</w:t>
      </w:r>
      <w:r>
        <w:t xml:space="preserve">редставителя) о переводе </w:t>
      </w:r>
      <w:r w:rsidRPr="00A16E0E">
        <w:t>ребенка в</w:t>
      </w:r>
      <w:r>
        <w:t xml:space="preserve"> </w:t>
      </w:r>
      <w:r w:rsidRPr="00A16E0E">
        <w:t xml:space="preserve"> </w:t>
      </w:r>
      <w:r>
        <w:t>Д</w:t>
      </w:r>
      <w:r w:rsidRPr="00A16E0E">
        <w:t>ОО, реализующую основную образовательную программу дошкольного образования.</w:t>
      </w:r>
    </w:p>
    <w:p w:rsidR="00F40556" w:rsidRDefault="00F40556" w:rsidP="0000401F">
      <w:pPr>
        <w:pStyle w:val="a"/>
        <w:ind w:firstLine="708"/>
      </w:pPr>
    </w:p>
    <w:p w:rsidR="00F40556" w:rsidRDefault="00F40556" w:rsidP="0000401F">
      <w:pPr>
        <w:pStyle w:val="a"/>
        <w:ind w:firstLine="708"/>
      </w:pPr>
      <w:r w:rsidRPr="005A62DF">
        <w:rPr>
          <w:bCs/>
        </w:rPr>
        <w:t>3.3</w:t>
      </w:r>
      <w:r w:rsidRPr="0000401F">
        <w:rPr>
          <w:bCs/>
        </w:rPr>
        <w:t>.1.</w:t>
      </w:r>
      <w:r w:rsidRPr="0000401F">
        <w:t> Заявитель</w:t>
      </w:r>
      <w:r>
        <w:t xml:space="preserve"> обращается лично в Отдел образования.</w:t>
      </w:r>
    </w:p>
    <w:p w:rsidR="00F40556" w:rsidRDefault="00F40556" w:rsidP="0000401F">
      <w:pPr>
        <w:pStyle w:val="a"/>
        <w:ind w:firstLine="708"/>
      </w:pPr>
      <w:r>
        <w:t>Датой обращения и предоставления заявления является день поступления и регистрации заявления должностным лицом.</w:t>
      </w:r>
    </w:p>
    <w:p w:rsidR="00F40556" w:rsidRDefault="00F40556" w:rsidP="0000401F">
      <w:pPr>
        <w:pStyle w:val="a"/>
        <w:ind w:firstLine="708"/>
      </w:pPr>
      <w:r>
        <w:rPr>
          <w:bCs/>
        </w:rPr>
        <w:t>3.</w:t>
      </w:r>
      <w:r w:rsidRPr="005A62DF">
        <w:rPr>
          <w:bCs/>
        </w:rPr>
        <w:t>3.2</w:t>
      </w:r>
      <w:r w:rsidRPr="0000401F">
        <w:rPr>
          <w:bCs/>
        </w:rPr>
        <w:t>.</w:t>
      </w:r>
      <w:r w:rsidRPr="0000401F">
        <w:t> </w:t>
      </w:r>
      <w:r w:rsidRPr="00A16E0E">
        <w:t xml:space="preserve">Специалист </w:t>
      </w:r>
      <w:r>
        <w:t xml:space="preserve">Отдела образования, </w:t>
      </w:r>
      <w:r w:rsidRPr="00A16E0E">
        <w:t xml:space="preserve"> ответственный за приём документов:</w:t>
      </w:r>
    </w:p>
    <w:p w:rsidR="00F40556" w:rsidRDefault="00F40556" w:rsidP="0000401F">
      <w:pPr>
        <w:pStyle w:val="a"/>
        <w:ind w:firstLine="708"/>
      </w:pPr>
      <w:r>
        <w:t>- удостоверяет личность заявителя;</w:t>
      </w:r>
    </w:p>
    <w:p w:rsidR="00F40556" w:rsidRDefault="00F40556" w:rsidP="0000401F">
      <w:pPr>
        <w:pStyle w:val="a"/>
        <w:ind w:firstLine="708"/>
      </w:pPr>
      <w:r>
        <w:t>- удостоверяет правильность заполнения заявления и достоверность сведений в соответствии с документами;</w:t>
      </w:r>
    </w:p>
    <w:p w:rsidR="00F40556" w:rsidRDefault="00F40556" w:rsidP="0000401F">
      <w:pPr>
        <w:pStyle w:val="a"/>
        <w:ind w:firstLine="708"/>
      </w:pPr>
      <w:r>
        <w:t>- принимает и регистрирует заявление в журнале регистрации;</w:t>
      </w:r>
    </w:p>
    <w:p w:rsidR="00F40556" w:rsidRDefault="00F40556" w:rsidP="0000401F">
      <w:pPr>
        <w:pStyle w:val="a"/>
        <w:ind w:firstLine="708"/>
      </w:pPr>
      <w:r>
        <w:t>- ставит отметку в заявлении  о его принятии.</w:t>
      </w:r>
    </w:p>
    <w:p w:rsidR="00F40556" w:rsidRDefault="00F40556" w:rsidP="0000401F">
      <w:pPr>
        <w:pStyle w:val="a"/>
        <w:ind w:firstLine="708"/>
      </w:pPr>
    </w:p>
    <w:p w:rsidR="00F40556" w:rsidRDefault="00F40556" w:rsidP="0062495E">
      <w:pPr>
        <w:pStyle w:val="a"/>
        <w:ind w:firstLine="708"/>
      </w:pPr>
      <w:r w:rsidRPr="00A16E0E">
        <w:t>Срок выпол</w:t>
      </w:r>
      <w:r>
        <w:t xml:space="preserve">нения административного действия - </w:t>
      </w:r>
      <w:r w:rsidRPr="00A16E0E">
        <w:t>не более 15 минут.</w:t>
      </w:r>
    </w:p>
    <w:p w:rsidR="00F40556" w:rsidRDefault="00F40556" w:rsidP="002B3826">
      <w:pPr>
        <w:pStyle w:val="a"/>
      </w:pPr>
    </w:p>
    <w:p w:rsidR="00F40556" w:rsidRDefault="00F40556" w:rsidP="0062495E">
      <w:pPr>
        <w:pStyle w:val="a"/>
        <w:ind w:firstLine="708"/>
      </w:pPr>
      <w:r w:rsidRPr="005A62DF">
        <w:t>3.3.3</w:t>
      </w:r>
      <w:r w:rsidRPr="0062495E">
        <w:t>.</w:t>
      </w:r>
      <w:r>
        <w:rPr>
          <w:b/>
        </w:rPr>
        <w:t xml:space="preserve"> </w:t>
      </w:r>
      <w:r w:rsidRPr="00117517">
        <w:t>Пр</w:t>
      </w:r>
      <w:r>
        <w:t>и положительном решении Комиссии о переводе родители (законные представители) обращаются в исходное образовательное учреждение с заявлением об отчислении воспитанника в связи с переводом в принимаемое образовательное учреждение.</w:t>
      </w:r>
    </w:p>
    <w:p w:rsidR="00F40556" w:rsidRDefault="00F40556" w:rsidP="0062495E">
      <w:pPr>
        <w:pStyle w:val="a"/>
        <w:ind w:firstLine="708"/>
      </w:pPr>
    </w:p>
    <w:p w:rsidR="00F40556" w:rsidRDefault="00F40556" w:rsidP="0062495E">
      <w:pPr>
        <w:pStyle w:val="a"/>
        <w:ind w:firstLine="708"/>
      </w:pPr>
      <w:r w:rsidRPr="005A62DF">
        <w:rPr>
          <w:bCs/>
        </w:rPr>
        <w:t>3.3.4</w:t>
      </w:r>
      <w:r w:rsidRPr="0062495E">
        <w:rPr>
          <w:bCs/>
        </w:rPr>
        <w:t>.</w:t>
      </w:r>
      <w:r w:rsidRPr="00A16E0E">
        <w:t> Резуль</w:t>
      </w:r>
      <w:r>
        <w:t>тат административной процедуры:</w:t>
      </w:r>
    </w:p>
    <w:p w:rsidR="00F40556" w:rsidRDefault="00F40556" w:rsidP="0062495E">
      <w:pPr>
        <w:pStyle w:val="a"/>
        <w:ind w:firstLine="708"/>
      </w:pPr>
      <w:r w:rsidRPr="00A16E0E">
        <w:t xml:space="preserve">Результат административной процедуры – приказ о зачислении ребёнка в </w:t>
      </w:r>
      <w:r>
        <w:t>Д</w:t>
      </w:r>
      <w:r w:rsidRPr="00A16E0E">
        <w:t>ОО, реализующую основную образовательную программу дошкольного образ</w:t>
      </w:r>
      <w:r>
        <w:t>ования.</w:t>
      </w:r>
    </w:p>
    <w:p w:rsidR="00F40556" w:rsidRDefault="00F40556" w:rsidP="0062495E">
      <w:pPr>
        <w:pStyle w:val="a"/>
        <w:ind w:firstLine="708"/>
      </w:pPr>
    </w:p>
    <w:p w:rsidR="00F40556" w:rsidRDefault="00F40556" w:rsidP="0062495E">
      <w:pPr>
        <w:pStyle w:val="a"/>
        <w:ind w:firstLine="708"/>
      </w:pPr>
      <w:r w:rsidRPr="00063247">
        <w:rPr>
          <w:bCs/>
        </w:rPr>
        <w:t>3.3.5.</w:t>
      </w:r>
      <w:r>
        <w:t> </w:t>
      </w:r>
      <w:r w:rsidRPr="00A16E0E">
        <w:t xml:space="preserve"> Срок выполнения административной процедуры – 3 рабочих дня после заключения с заявителем договора об образовании.</w:t>
      </w:r>
    </w:p>
    <w:p w:rsidR="00F40556" w:rsidRDefault="00F40556" w:rsidP="0062495E">
      <w:pPr>
        <w:pStyle w:val="a"/>
        <w:ind w:firstLine="708"/>
      </w:pPr>
    </w:p>
    <w:p w:rsidR="00F40556" w:rsidRDefault="00F40556" w:rsidP="0062495E">
      <w:pPr>
        <w:pStyle w:val="a"/>
        <w:ind w:firstLine="708"/>
      </w:pPr>
      <w:r w:rsidRPr="00063247">
        <w:rPr>
          <w:bCs/>
        </w:rPr>
        <w:t>3.4.</w:t>
      </w:r>
      <w:r w:rsidRPr="00A16E0E">
        <w:t> Последовательность действий (административных процедур) представлена в блок-схеме предоставления муниципальной услуги (</w:t>
      </w:r>
      <w:r>
        <w:t>приложение 10 к настоящему Административному регламенту</w:t>
      </w:r>
      <w:r w:rsidRPr="00A44AE7">
        <w:t>).</w:t>
      </w:r>
    </w:p>
    <w:p w:rsidR="00F40556" w:rsidRPr="004D205E" w:rsidRDefault="00F40556" w:rsidP="0062495E">
      <w:pPr>
        <w:pStyle w:val="a"/>
        <w:jc w:val="center"/>
        <w:rPr>
          <w:b/>
          <w:bCs/>
          <w:caps/>
          <w:kern w:val="36"/>
          <w:sz w:val="21"/>
          <w:szCs w:val="21"/>
        </w:rPr>
      </w:pPr>
      <w:r w:rsidRPr="00A16E0E">
        <w:br/>
      </w:r>
      <w:r w:rsidRPr="004D205E">
        <w:rPr>
          <w:b/>
          <w:bCs/>
          <w:caps/>
          <w:kern w:val="36"/>
          <w:sz w:val="21"/>
          <w:szCs w:val="21"/>
        </w:rPr>
        <w:t>4. ФОРМЫ КОНТРОЛЯ ЗА ИСПОЛНЕНИЕМ АДМИНИСТРАТИВНОГО РЕГЛАМЕНТА</w:t>
      </w:r>
    </w:p>
    <w:p w:rsidR="00F40556" w:rsidRDefault="00F40556" w:rsidP="00A44AE7">
      <w:pPr>
        <w:pStyle w:val="a"/>
      </w:pPr>
      <w:r w:rsidRPr="00A16E0E">
        <w:br/>
      </w:r>
      <w:r>
        <w:t xml:space="preserve">    </w:t>
      </w:r>
      <w:r>
        <w:tab/>
      </w:r>
      <w:r w:rsidRPr="00063247">
        <w:rPr>
          <w:bCs/>
        </w:rPr>
        <w:t>4.1</w:t>
      </w:r>
      <w:r w:rsidRPr="00A16E0E">
        <w:t xml:space="preserve"> </w:t>
      </w:r>
      <w: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 и принятием решений осуществляется должностными лицами Отдела образования, ответственными за организацию работы по предоставлению муниципальной услуги.</w:t>
      </w:r>
    </w:p>
    <w:p w:rsidR="00F40556" w:rsidRDefault="00F40556" w:rsidP="0062495E">
      <w:pPr>
        <w:pStyle w:val="a"/>
        <w:ind w:firstLine="708"/>
      </w:pPr>
      <w:r w:rsidRPr="00063247">
        <w:rPr>
          <w:bCs/>
        </w:rPr>
        <w:t>4.</w:t>
      </w:r>
      <w:r w:rsidRPr="0062495E">
        <w:rPr>
          <w:bCs/>
        </w:rPr>
        <w:t>2.</w:t>
      </w:r>
      <w:r w:rsidRPr="00A16E0E">
        <w:t> </w:t>
      </w:r>
      <w:r>
        <w:t xml:space="preserve"> Текущий контроль осуществляется путем проведения должностным лицом, ответственным за организацию работы по исполнению муниципальной услуги, проверок соблюдения и исполнения сотрудниками, участвующими в исполнении муниципальной услуги, положений настоящего Административного регламента, иных нормативных правовых актов Российской Федерации, Тверской области, правовых актов администрации города Ржева Тверской области.</w:t>
      </w:r>
    </w:p>
    <w:p w:rsidR="00F40556" w:rsidRDefault="00F40556" w:rsidP="0062495E">
      <w:pPr>
        <w:pStyle w:val="a"/>
        <w:ind w:firstLine="708"/>
      </w:pPr>
      <w:r w:rsidRPr="00063247">
        <w:t>4.3</w:t>
      </w:r>
      <w:r>
        <w:t>.</w:t>
      </w:r>
      <w:r>
        <w:rPr>
          <w:b/>
        </w:rPr>
        <w:t xml:space="preserve"> </w:t>
      </w:r>
      <w:r w:rsidRPr="00AE4878">
        <w:t>Контроль</w:t>
      </w:r>
      <w:r>
        <w:t xml:space="preserve"> </w:t>
      </w:r>
      <w:r w:rsidRPr="00AE4878">
        <w:t xml:space="preserve"> за</w:t>
      </w:r>
      <w:r>
        <w:t xml:space="preserve"> </w:t>
      </w:r>
      <w:r w:rsidRPr="00AE4878">
        <w:t xml:space="preserve"> полнотой и качеством</w:t>
      </w:r>
      <w:r>
        <w:t xml:space="preserve"> исполнения муниципальной услуги включает в себя проведение проверок, выявление и устранение нарушения порядка регистрации  и рассмотрения заявлений и документов, подготовку ответов на обращения физических лиц, содержащих жалобы на решения, действия  (бездействие)  должностных лиц, исполняющих муниципальную услугу.</w:t>
      </w:r>
    </w:p>
    <w:p w:rsidR="00F40556" w:rsidRDefault="00F40556" w:rsidP="0062495E">
      <w:pPr>
        <w:pStyle w:val="a"/>
        <w:ind w:firstLine="708"/>
      </w:pPr>
      <w:r w:rsidRPr="00A44AE7">
        <w:t>4.4</w:t>
      </w:r>
      <w:r>
        <w:t>.</w:t>
      </w:r>
      <w:r w:rsidRPr="00A44AE7">
        <w:t xml:space="preserve"> </w:t>
      </w:r>
      <w:r>
        <w:t>Проверки могут быть плановыми и внеплановыми.</w:t>
      </w:r>
    </w:p>
    <w:p w:rsidR="00F40556" w:rsidRDefault="00F40556" w:rsidP="0062495E">
      <w:pPr>
        <w:pStyle w:val="a"/>
        <w:ind w:firstLine="708"/>
      </w:pPr>
      <w:r w:rsidRPr="00A16E0E">
        <w:t>Плановые проверки полноты и качества предоставления муниципальной услуги осуществляются в соответствии с планом работы на текущий г</w:t>
      </w:r>
      <w:r>
        <w:t>од, утвержденным руководителем О</w:t>
      </w:r>
      <w:r w:rsidRPr="00A16E0E">
        <w:t>тдела образования адм</w:t>
      </w:r>
      <w:r>
        <w:t>инистрации города Ржева</w:t>
      </w:r>
      <w:r w:rsidRPr="00A16E0E">
        <w:t>.</w:t>
      </w:r>
    </w:p>
    <w:p w:rsidR="00F40556" w:rsidRDefault="00F40556" w:rsidP="0062495E">
      <w:pPr>
        <w:pStyle w:val="a"/>
        <w:ind w:firstLine="708"/>
      </w:pPr>
      <w:r w:rsidRPr="00A16E0E">
        <w:t>Внеплановые проверки проводятся при пос</w:t>
      </w:r>
      <w:r>
        <w:t>туплении  обращений  заявителя с жалобой на решения, действия  (бездействие) должностных лиц.</w:t>
      </w:r>
    </w:p>
    <w:p w:rsidR="00F40556" w:rsidRDefault="00F40556" w:rsidP="0062495E">
      <w:pPr>
        <w:pStyle w:val="a"/>
        <w:ind w:firstLine="708"/>
      </w:pPr>
    </w:p>
    <w:p w:rsidR="00F40556" w:rsidRDefault="00F40556" w:rsidP="0062495E">
      <w:pPr>
        <w:pStyle w:val="a"/>
        <w:ind w:firstLine="708"/>
      </w:pPr>
      <w:r w:rsidRPr="00A44AE7">
        <w:rPr>
          <w:bCs/>
        </w:rPr>
        <w:t>4.5.</w:t>
      </w:r>
      <w:r w:rsidRPr="00A16E0E">
        <w:t xml:space="preserve"> За нарушение положений </w:t>
      </w:r>
      <w:r>
        <w:t>настоящего А</w:t>
      </w:r>
      <w:r w:rsidRPr="00A16E0E">
        <w:t>дминистративного регламента к виновным должностным лицам применяются меры ответственности в порядке, установленном законода</w:t>
      </w:r>
      <w:r>
        <w:t>тельством Российской Федерации.</w:t>
      </w:r>
    </w:p>
    <w:p w:rsidR="00F40556" w:rsidRPr="0062495E" w:rsidRDefault="00F40556" w:rsidP="0062495E">
      <w:pPr>
        <w:pStyle w:val="a"/>
        <w:ind w:firstLine="708"/>
      </w:pPr>
      <w:r w:rsidRPr="00A16E0E">
        <w:br/>
      </w:r>
      <w:r w:rsidRPr="00A16E0E">
        <w:br/>
      </w:r>
    </w:p>
    <w:p w:rsidR="00F40556" w:rsidRPr="004D205E" w:rsidRDefault="00F40556" w:rsidP="00A16E0E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caps/>
          <w:color w:val="000000"/>
          <w:kern w:val="36"/>
          <w:sz w:val="21"/>
          <w:szCs w:val="21"/>
          <w:lang w:eastAsia="ru-RU"/>
        </w:rPr>
      </w:pPr>
      <w:r w:rsidRPr="004D205E">
        <w:rPr>
          <w:rFonts w:ascii="Times New Roman" w:hAnsi="Times New Roman"/>
          <w:b/>
          <w:bCs/>
          <w:caps/>
          <w:color w:val="000000"/>
          <w:kern w:val="36"/>
          <w:sz w:val="21"/>
          <w:szCs w:val="21"/>
          <w:lang w:eastAsia="ru-RU"/>
        </w:rPr>
        <w:t>5. ДОСУДЕБНЫЙ (ВНЕСУДЕБНЫЙ) ПОРЯДОК ОБЖАЛОВАНИЯ РЕШЕНИЙ И ДЕЙСТВИЙ (БЕЗДЕЙСТВИЯ) ОРГАНА, ПРЕДОСТАВЛЯЮЩЕГО МУНИЦИПАЛЬНУЮ УСЛУГУ, ДОЛЖНОСТ</w:t>
      </w:r>
      <w:r>
        <w:rPr>
          <w:rFonts w:ascii="Times New Roman" w:hAnsi="Times New Roman"/>
          <w:b/>
          <w:bCs/>
          <w:caps/>
          <w:color w:val="000000"/>
          <w:kern w:val="36"/>
          <w:sz w:val="21"/>
          <w:szCs w:val="21"/>
          <w:lang w:eastAsia="ru-RU"/>
        </w:rPr>
        <w:t>НЫХ ЛИЦ, МУНИЦИПАЛЬНЫХ СЛУЖАЩИХ</w:t>
      </w:r>
    </w:p>
    <w:p w:rsidR="00F40556" w:rsidRDefault="00F40556" w:rsidP="0095683F">
      <w:pPr>
        <w:pStyle w:val="a"/>
        <w:ind w:firstLine="720"/>
      </w:pPr>
      <w:r w:rsidRPr="00A16E0E">
        <w:br/>
      </w:r>
      <w:r>
        <w:t xml:space="preserve">     </w:t>
      </w:r>
      <w:r>
        <w:tab/>
      </w:r>
      <w:r w:rsidRPr="00EB7A22">
        <w:rPr>
          <w:bCs/>
        </w:rPr>
        <w:t>5.1</w:t>
      </w:r>
      <w:r w:rsidRPr="0062495E">
        <w:rPr>
          <w:bCs/>
        </w:rPr>
        <w:t>.</w:t>
      </w:r>
      <w:r w:rsidRPr="00A16E0E">
        <w:t> Предметом досудебного (внесудебного) обжалования могут быть решен</w:t>
      </w:r>
      <w:r>
        <w:t>ия и действия (бездействие</w:t>
      </w:r>
      <w:r w:rsidRPr="00A16E0E">
        <w:t>)</w:t>
      </w:r>
      <w:r>
        <w:t>,</w:t>
      </w:r>
      <w:r w:rsidRPr="00A16E0E">
        <w:t xml:space="preserve"> принимаемые (осуществляемые) в ходе предоставления муниципальной услуги, в том числе: </w:t>
      </w:r>
    </w:p>
    <w:p w:rsidR="00F40556" w:rsidRDefault="00F40556" w:rsidP="0095683F">
      <w:pPr>
        <w:pStyle w:val="a"/>
        <w:ind w:firstLine="720"/>
      </w:pPr>
      <w:r w:rsidRPr="00A16E0E">
        <w:t>- нарушение срока регистрации запроса заявителя о предоставлении муниципальной услуги; </w:t>
      </w:r>
    </w:p>
    <w:p w:rsidR="00F40556" w:rsidRDefault="00F40556" w:rsidP="0095683F">
      <w:pPr>
        <w:pStyle w:val="a"/>
        <w:ind w:firstLine="720"/>
      </w:pPr>
      <w:r w:rsidRPr="00A16E0E">
        <w:t>- нарушение срока предоставления муниципальной услуги; </w:t>
      </w:r>
    </w:p>
    <w:p w:rsidR="00F40556" w:rsidRDefault="00F40556" w:rsidP="0095683F">
      <w:pPr>
        <w:pStyle w:val="a"/>
        <w:ind w:firstLine="720"/>
      </w:pPr>
      <w:r w:rsidRPr="00A16E0E">
        <w:t xml:space="preserve">- требование у заявителя документов, не предусмотренных </w:t>
      </w:r>
      <w:r>
        <w:t>настоящим А</w:t>
      </w:r>
      <w:r w:rsidRPr="00A16E0E">
        <w:t>дминистративным регламентом;</w:t>
      </w:r>
    </w:p>
    <w:p w:rsidR="00F40556" w:rsidRDefault="00F40556" w:rsidP="0095683F">
      <w:pPr>
        <w:pStyle w:val="a"/>
        <w:ind w:firstLine="720"/>
      </w:pPr>
      <w:r w:rsidRPr="00A16E0E">
        <w:t>- отказ в приеме документов;</w:t>
      </w:r>
    </w:p>
    <w:p w:rsidR="00F40556" w:rsidRDefault="00F40556" w:rsidP="0095683F">
      <w:pPr>
        <w:pStyle w:val="a"/>
        <w:ind w:firstLine="720"/>
      </w:pPr>
    </w:p>
    <w:p w:rsidR="00F40556" w:rsidRDefault="00F40556" w:rsidP="0095683F">
      <w:pPr>
        <w:pStyle w:val="a"/>
        <w:ind w:firstLine="720"/>
      </w:pPr>
      <w:r w:rsidRPr="00A16E0E">
        <w:t>- отказ в предоставлении муниципальной услуги; </w:t>
      </w:r>
    </w:p>
    <w:p w:rsidR="00F40556" w:rsidRDefault="00F40556" w:rsidP="0095683F">
      <w:pPr>
        <w:pStyle w:val="a"/>
        <w:ind w:firstLine="720"/>
      </w:pPr>
      <w:r w:rsidRPr="00A16E0E">
        <w:t>- требование с заявителя при предоставлении государственной и</w:t>
      </w:r>
      <w:r>
        <w:t>ли муниципальной услуги платы; </w:t>
      </w:r>
    </w:p>
    <w:p w:rsidR="00F40556" w:rsidRDefault="00F40556" w:rsidP="0095683F">
      <w:pPr>
        <w:pStyle w:val="a"/>
        <w:ind w:firstLine="720"/>
      </w:pPr>
      <w:r w:rsidRPr="00A16E0E">
        <w:t>- отказ в исправлении допущенных опечаток и ошибок в выданной в результате предоставления муниципальной услуги информации.</w:t>
      </w:r>
    </w:p>
    <w:p w:rsidR="00F40556" w:rsidRDefault="00F40556" w:rsidP="0095683F">
      <w:pPr>
        <w:pStyle w:val="a"/>
        <w:ind w:firstLine="720"/>
      </w:pPr>
    </w:p>
    <w:p w:rsidR="00F40556" w:rsidRDefault="00F40556" w:rsidP="0095683F">
      <w:pPr>
        <w:pStyle w:val="a"/>
        <w:ind w:firstLine="720"/>
      </w:pPr>
      <w:r w:rsidRPr="00EB7A22">
        <w:rPr>
          <w:bCs/>
        </w:rPr>
        <w:t>5.2.</w:t>
      </w:r>
      <w:r w:rsidRPr="00A16E0E">
        <w:t> Общие требования к поряд</w:t>
      </w:r>
      <w:r>
        <w:t>ку подачи и рассмотрения жалобы</w:t>
      </w:r>
      <w:r w:rsidRPr="00A16E0E">
        <w:t>.</w:t>
      </w:r>
    </w:p>
    <w:p w:rsidR="00F40556" w:rsidRDefault="00F40556" w:rsidP="0095683F">
      <w:pPr>
        <w:pStyle w:val="a"/>
        <w:ind w:firstLine="720"/>
      </w:pPr>
      <w:r w:rsidRPr="00EB7A22">
        <w:rPr>
          <w:bCs/>
        </w:rPr>
        <w:t>5.2.1</w:t>
      </w:r>
      <w:r w:rsidRPr="0095683F">
        <w:rPr>
          <w:bCs/>
        </w:rPr>
        <w:t>.</w:t>
      </w:r>
      <w:r w:rsidRPr="0095683F">
        <w:t> </w:t>
      </w:r>
      <w:r>
        <w:t>Жалоба подается в О</w:t>
      </w:r>
      <w:r w:rsidRPr="00A16E0E">
        <w:t xml:space="preserve">тдел образования администрации города </w:t>
      </w:r>
      <w:r>
        <w:t xml:space="preserve">Ржева </w:t>
      </w:r>
      <w:r w:rsidRPr="00A16E0E">
        <w:t>либо в администрацию города</w:t>
      </w:r>
      <w:r>
        <w:t xml:space="preserve"> Ржева</w:t>
      </w:r>
      <w:r w:rsidRPr="00A16E0E">
        <w:t xml:space="preserve">, если </w:t>
      </w:r>
      <w:r>
        <w:t>обжалуются действия (бездействие) сотрудников О</w:t>
      </w:r>
      <w:r w:rsidRPr="00A16E0E">
        <w:t xml:space="preserve">тдела образования администрации города </w:t>
      </w:r>
      <w:r>
        <w:t>Ржева</w:t>
      </w:r>
      <w:r w:rsidRPr="00A16E0E">
        <w:t xml:space="preserve"> в письменной форме на бумажном носителе, в электронной форме, может быть направлена по почте, с использованием информационно-телекоммуникационной сети Интернет, официального сайта органа, предоставляющего муниципальную услугу, а также может быть принята при личном приеме заявителя.</w:t>
      </w:r>
    </w:p>
    <w:p w:rsidR="00F40556" w:rsidRDefault="00F40556" w:rsidP="0095683F">
      <w:pPr>
        <w:pStyle w:val="a"/>
        <w:ind w:firstLine="720"/>
      </w:pPr>
    </w:p>
    <w:p w:rsidR="00F40556" w:rsidRDefault="00F40556" w:rsidP="0095683F">
      <w:pPr>
        <w:pStyle w:val="a"/>
        <w:ind w:firstLine="720"/>
      </w:pPr>
      <w:r w:rsidRPr="00EB7A22">
        <w:rPr>
          <w:bCs/>
        </w:rPr>
        <w:t>5.2.2</w:t>
      </w:r>
      <w:r w:rsidRPr="00A16E0E">
        <w:rPr>
          <w:b/>
          <w:bCs/>
        </w:rPr>
        <w:t>.</w:t>
      </w:r>
      <w:r w:rsidRPr="00A16E0E">
        <w:t> Жалоба должна содержать:</w:t>
      </w:r>
    </w:p>
    <w:p w:rsidR="00F40556" w:rsidRDefault="00F40556" w:rsidP="0095683F">
      <w:pPr>
        <w:pStyle w:val="a"/>
        <w:ind w:firstLine="720"/>
      </w:pPr>
      <w:r w:rsidRPr="00A16E0E">
        <w:t>- наименование органа предоставляющего муниципальную услугу, должностного лица</w:t>
      </w:r>
      <w:r>
        <w:t xml:space="preserve"> Отдела образования</w:t>
      </w:r>
      <w:r w:rsidRPr="00A16E0E">
        <w:t xml:space="preserve"> предоставляющего муниципальную услугу, решения и действия (бездействие) которых обжалуются </w:t>
      </w:r>
      <w:r w:rsidRPr="00E75F82">
        <w:t>(приложение 11 и 12</w:t>
      </w:r>
      <w:r>
        <w:t xml:space="preserve"> к настоящему Административному регламенту</w:t>
      </w:r>
      <w:r w:rsidRPr="00E75F82">
        <w:t>);</w:t>
      </w:r>
    </w:p>
    <w:p w:rsidR="00F40556" w:rsidRDefault="00F40556" w:rsidP="0095683F">
      <w:pPr>
        <w:pStyle w:val="a"/>
        <w:ind w:firstLine="720"/>
      </w:pPr>
      <w:r w:rsidRPr="00A16E0E">
        <w:t>- фамилию, имя, отчество,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 </w:t>
      </w:r>
    </w:p>
    <w:p w:rsidR="00F40556" w:rsidRDefault="00F40556" w:rsidP="0095683F">
      <w:pPr>
        <w:pStyle w:val="a"/>
        <w:ind w:firstLine="720"/>
      </w:pPr>
      <w:r w:rsidRPr="00A16E0E">
        <w:t>- сведения об обжалуемых решениях и действиях (бездействии) должностного лица</w:t>
      </w:r>
      <w:r>
        <w:t>,</w:t>
      </w:r>
      <w:r w:rsidRPr="00A16E0E">
        <w:t xml:space="preserve"> предоставляющего муниципальную услугу; </w:t>
      </w:r>
    </w:p>
    <w:p w:rsidR="00F40556" w:rsidRDefault="00F40556" w:rsidP="0095683F">
      <w:pPr>
        <w:pStyle w:val="a"/>
        <w:ind w:firstLine="720"/>
      </w:pPr>
      <w:r w:rsidRPr="00A16E0E">
        <w:t>- доводы, на основании которых заявитель не согласен с решением и действием (бездействием) должностного лица</w:t>
      </w:r>
      <w:r>
        <w:t>,</w:t>
      </w:r>
      <w:r w:rsidRPr="00A16E0E">
        <w:t xml:space="preserve"> предоставляющего муниципальную услугу. Заявителем могут быть представлены документы (при наличии), подтверждающие доводы заявителя, либо их копии.</w:t>
      </w:r>
    </w:p>
    <w:p w:rsidR="00F40556" w:rsidRDefault="00F40556" w:rsidP="0095683F">
      <w:pPr>
        <w:pStyle w:val="a"/>
        <w:ind w:firstLine="720"/>
      </w:pPr>
    </w:p>
    <w:p w:rsidR="00F40556" w:rsidRDefault="00F40556" w:rsidP="0095683F">
      <w:pPr>
        <w:pStyle w:val="a"/>
        <w:ind w:firstLine="720"/>
      </w:pPr>
      <w:r w:rsidRPr="00EB7A22">
        <w:rPr>
          <w:bCs/>
        </w:rPr>
        <w:t>5.3.</w:t>
      </w:r>
      <w:r>
        <w:t> Жалоба, поступившая в О</w:t>
      </w:r>
      <w:r w:rsidRPr="00A16E0E">
        <w:t xml:space="preserve">тдел образования администрации города </w:t>
      </w:r>
      <w:r>
        <w:t>Ржева</w:t>
      </w:r>
      <w:r w:rsidRPr="00A16E0E">
        <w:t>, подлежит рассмотрению должностным лицом, наделенным полномочиями по рассмотрению жалоб, в течение 30 календарных дней со дня ее регистрации,</w:t>
      </w:r>
      <w:r>
        <w:t xml:space="preserve"> а в случае обжалования отказа О</w:t>
      </w:r>
      <w:r w:rsidRPr="00A16E0E">
        <w:t>тдела образования, должностного лица,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 </w:t>
      </w:r>
    </w:p>
    <w:p w:rsidR="00F40556" w:rsidRDefault="00F40556" w:rsidP="0095683F">
      <w:pPr>
        <w:pStyle w:val="a"/>
        <w:ind w:firstLine="720"/>
      </w:pPr>
    </w:p>
    <w:p w:rsidR="00F40556" w:rsidRDefault="00F40556" w:rsidP="0095683F">
      <w:pPr>
        <w:pStyle w:val="a"/>
        <w:ind w:firstLine="720"/>
      </w:pPr>
      <w:r w:rsidRPr="00EB7A22">
        <w:rPr>
          <w:bCs/>
        </w:rPr>
        <w:t>5.4</w:t>
      </w:r>
      <w:r w:rsidRPr="0095683F">
        <w:rPr>
          <w:bCs/>
        </w:rPr>
        <w:t>.</w:t>
      </w:r>
      <w:r w:rsidRPr="00A16E0E">
        <w:t> По р</w:t>
      </w:r>
      <w:r>
        <w:t>езультатам рассмотрения жалобы О</w:t>
      </w:r>
      <w:r w:rsidRPr="00A16E0E">
        <w:t xml:space="preserve">тдел образования администрации города </w:t>
      </w:r>
      <w:r>
        <w:t xml:space="preserve">Ржева </w:t>
      </w:r>
      <w:r w:rsidRPr="00A16E0E">
        <w:t xml:space="preserve"> принимает одно из следующих решений: </w:t>
      </w:r>
    </w:p>
    <w:p w:rsidR="00F40556" w:rsidRDefault="00F40556" w:rsidP="0095683F">
      <w:pPr>
        <w:pStyle w:val="a"/>
        <w:ind w:firstLine="720"/>
      </w:pPr>
      <w:r w:rsidRPr="00A16E0E">
        <w:t>- удовлетворяет жалобу, в том числе в форме отмены принятого р</w:t>
      </w:r>
      <w:r>
        <w:t>ешения, исправления допущенных О</w:t>
      </w:r>
      <w:r w:rsidRPr="00A16E0E">
        <w:t>тделом образования, опечаток и ошибок в выданных в результате предоставления муниципальной услуги документах;</w:t>
      </w:r>
    </w:p>
    <w:p w:rsidR="00F40556" w:rsidRDefault="00F40556" w:rsidP="0095683F">
      <w:pPr>
        <w:pStyle w:val="a"/>
        <w:ind w:firstLine="720"/>
      </w:pPr>
      <w:r w:rsidRPr="00A16E0E">
        <w:t>- отказывает в удовлетворении жалобы.</w:t>
      </w:r>
    </w:p>
    <w:p w:rsidR="00F40556" w:rsidRDefault="00F40556" w:rsidP="0095683F">
      <w:pPr>
        <w:pStyle w:val="a"/>
        <w:ind w:firstLine="720"/>
      </w:pPr>
    </w:p>
    <w:p w:rsidR="00F40556" w:rsidRDefault="00F40556" w:rsidP="0095683F">
      <w:pPr>
        <w:pStyle w:val="a"/>
        <w:ind w:firstLine="720"/>
      </w:pPr>
      <w:r w:rsidRPr="00A16E0E">
        <w:t xml:space="preserve">Жалоба не рассматривается в случае, если письменное обращение не содержит фамилии заявителя, а </w:t>
      </w:r>
      <w:r>
        <w:t>также</w:t>
      </w:r>
      <w:r w:rsidRPr="00A16E0E">
        <w:t xml:space="preserve"> отсутствие в обращении почтового адреса, по которому должен быть направлен ответ.</w:t>
      </w:r>
    </w:p>
    <w:p w:rsidR="00F40556" w:rsidRDefault="00F40556" w:rsidP="0095683F">
      <w:pPr>
        <w:pStyle w:val="a"/>
        <w:ind w:firstLine="720"/>
      </w:pPr>
    </w:p>
    <w:p w:rsidR="00F40556" w:rsidRDefault="00F40556" w:rsidP="0095683F">
      <w:pPr>
        <w:pStyle w:val="a"/>
        <w:ind w:firstLine="720"/>
      </w:pPr>
      <w:r w:rsidRPr="00EB7A22">
        <w:rPr>
          <w:bCs/>
        </w:rPr>
        <w:t>5.5</w:t>
      </w:r>
      <w:r w:rsidRPr="0095683F">
        <w:rPr>
          <w:bCs/>
        </w:rPr>
        <w:t>.</w:t>
      </w:r>
      <w:r w:rsidRPr="00A16E0E">
        <w:t> Заявитель вправе обжаловать действия (бездействия), решения должностн</w:t>
      </w:r>
      <w:r>
        <w:t>ых лиц в судебном порядке.</w:t>
      </w:r>
      <w:r>
        <w:br/>
      </w:r>
    </w:p>
    <w:p w:rsidR="00F40556" w:rsidRDefault="00F40556" w:rsidP="00000348">
      <w:pPr>
        <w:pStyle w:val="a"/>
      </w:pPr>
    </w:p>
    <w:p w:rsidR="00F40556" w:rsidRDefault="00F40556" w:rsidP="00000348">
      <w:pPr>
        <w:pStyle w:val="a"/>
      </w:pPr>
    </w:p>
    <w:p w:rsidR="00F40556" w:rsidRDefault="00F40556" w:rsidP="00000348">
      <w:pPr>
        <w:pStyle w:val="a"/>
      </w:pPr>
    </w:p>
    <w:p w:rsidR="00F40556" w:rsidRDefault="00F40556" w:rsidP="00000348">
      <w:pPr>
        <w:pStyle w:val="a"/>
      </w:pPr>
    </w:p>
    <w:p w:rsidR="00F40556" w:rsidRDefault="00F40556" w:rsidP="00000348">
      <w:pPr>
        <w:pStyle w:val="a"/>
      </w:pPr>
    </w:p>
    <w:p w:rsidR="00F40556" w:rsidRDefault="00F40556" w:rsidP="00000348">
      <w:pPr>
        <w:pStyle w:val="a"/>
      </w:pPr>
    </w:p>
    <w:p w:rsidR="00F40556" w:rsidRDefault="00F40556" w:rsidP="002B3826">
      <w:pPr>
        <w:spacing w:after="100" w:afterAutospacing="1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:rsidR="00F40556" w:rsidRPr="00FF1DB5" w:rsidRDefault="00F40556" w:rsidP="00743DA3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Приложение 1</w:t>
      </w:r>
    </w:p>
    <w:p w:rsidR="00F40556" w:rsidRDefault="00F40556" w:rsidP="00743DA3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к А</w:t>
      </w:r>
      <w:r w:rsidRPr="00FF1DB5">
        <w:rPr>
          <w:rFonts w:ascii="Times New Roman" w:hAnsi="Times New Roman"/>
          <w:color w:val="000000"/>
          <w:lang w:eastAsia="ru-RU"/>
        </w:rPr>
        <w:t xml:space="preserve">дминистративному регламенту предоставления </w:t>
      </w:r>
    </w:p>
    <w:p w:rsidR="00F40556" w:rsidRDefault="00F40556" w:rsidP="00743DA3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 w:rsidRPr="00FF1DB5">
        <w:rPr>
          <w:rFonts w:ascii="Times New Roman" w:hAnsi="Times New Roman"/>
          <w:color w:val="000000"/>
          <w:lang w:eastAsia="ru-RU"/>
        </w:rPr>
        <w:t xml:space="preserve">муниципальной услуги «Прием заявлений, постановка </w:t>
      </w:r>
    </w:p>
    <w:p w:rsidR="00F40556" w:rsidRDefault="00F40556" w:rsidP="00743DA3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 w:rsidRPr="00FF1DB5">
        <w:rPr>
          <w:rFonts w:ascii="Times New Roman" w:hAnsi="Times New Roman"/>
          <w:color w:val="000000"/>
          <w:lang w:eastAsia="ru-RU"/>
        </w:rPr>
        <w:t xml:space="preserve">на учет и зачисление детей в образовательные организации, </w:t>
      </w:r>
    </w:p>
    <w:p w:rsidR="00F40556" w:rsidRDefault="00F40556" w:rsidP="00743DA3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 w:rsidRPr="00FF1DB5">
        <w:rPr>
          <w:rFonts w:ascii="Times New Roman" w:hAnsi="Times New Roman"/>
          <w:color w:val="000000"/>
          <w:lang w:eastAsia="ru-RU"/>
        </w:rPr>
        <w:t>реализующие основную образовательную пр</w:t>
      </w:r>
      <w:r>
        <w:rPr>
          <w:rFonts w:ascii="Times New Roman" w:hAnsi="Times New Roman"/>
          <w:color w:val="000000"/>
          <w:lang w:eastAsia="ru-RU"/>
        </w:rPr>
        <w:t xml:space="preserve">ограмму </w:t>
      </w:r>
    </w:p>
    <w:p w:rsidR="00F40556" w:rsidRPr="00FF1DB5" w:rsidRDefault="00F40556" w:rsidP="00743DA3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дошкольного образования</w:t>
      </w:r>
      <w:r w:rsidRPr="00FF1DB5">
        <w:rPr>
          <w:rFonts w:ascii="Times New Roman" w:hAnsi="Times New Roman"/>
          <w:color w:val="000000"/>
          <w:lang w:eastAsia="ru-RU"/>
        </w:rPr>
        <w:t>»</w:t>
      </w:r>
    </w:p>
    <w:p w:rsidR="00F40556" w:rsidRPr="00A16E0E" w:rsidRDefault="00F40556" w:rsidP="00A16E0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16E0E">
        <w:rPr>
          <w:rFonts w:ascii="Tahoma" w:hAnsi="Tahoma" w:cs="Tahoma"/>
          <w:color w:val="000000"/>
          <w:sz w:val="18"/>
          <w:szCs w:val="18"/>
          <w:lang w:eastAsia="ru-RU"/>
        </w:rPr>
        <w:br/>
      </w:r>
      <w:r w:rsidRPr="00A16E0E">
        <w:rPr>
          <w:rFonts w:ascii="Tahoma" w:hAnsi="Tahoma" w:cs="Tahoma"/>
          <w:color w:val="000000"/>
          <w:sz w:val="18"/>
          <w:szCs w:val="18"/>
          <w:lang w:eastAsia="ru-RU"/>
        </w:rPr>
        <w:br/>
      </w:r>
    </w:p>
    <w:p w:rsidR="00F40556" w:rsidRDefault="00F40556" w:rsidP="00C11BC2">
      <w:pPr>
        <w:spacing w:after="0" w:line="240" w:lineRule="auto"/>
        <w:jc w:val="center"/>
        <w:rPr>
          <w:rFonts w:ascii="Times New Roman" w:hAnsi="Times New Roman"/>
          <w:b/>
          <w:bCs/>
          <w:caps/>
          <w:color w:val="000000"/>
          <w:kern w:val="36"/>
          <w:sz w:val="21"/>
          <w:szCs w:val="21"/>
          <w:lang w:eastAsia="ru-RU"/>
        </w:rPr>
      </w:pPr>
      <w:r w:rsidRPr="006A0CCF">
        <w:rPr>
          <w:rFonts w:ascii="Times New Roman" w:hAnsi="Times New Roman"/>
          <w:b/>
          <w:bCs/>
          <w:caps/>
          <w:color w:val="000000"/>
          <w:kern w:val="36"/>
          <w:sz w:val="21"/>
          <w:szCs w:val="21"/>
          <w:lang w:eastAsia="ru-RU"/>
        </w:rPr>
        <w:t xml:space="preserve">ПЕРЕЧЕНЬ ОБРАЗОВАТЕЛЬНЫХ ОРГАНИЗАЦИЙ, РЕАЛИЗУЮЩИХ ОСНОВНУЮ ОБРАЗОВАТЕЛЬНУЮ ПРОГРАММУ </w:t>
      </w:r>
      <w:r>
        <w:rPr>
          <w:rFonts w:ascii="Times New Roman" w:hAnsi="Times New Roman"/>
          <w:b/>
          <w:bCs/>
          <w:caps/>
          <w:color w:val="000000"/>
          <w:kern w:val="36"/>
          <w:sz w:val="21"/>
          <w:szCs w:val="21"/>
          <w:lang w:eastAsia="ru-RU"/>
        </w:rPr>
        <w:t>ДОШКОЛЬНОГО ОБРАЗОВАНИЯ</w:t>
      </w:r>
    </w:p>
    <w:p w:rsidR="00F40556" w:rsidRPr="00A16E0E" w:rsidRDefault="00F40556" w:rsidP="00C11BC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1"/>
        <w:gridCol w:w="4188"/>
        <w:gridCol w:w="3021"/>
        <w:gridCol w:w="1985"/>
      </w:tblGrid>
      <w:tr w:rsidR="00F40556" w:rsidRPr="00C11BC2" w:rsidTr="00C11BC2">
        <w:trPr>
          <w:jc w:val="center"/>
        </w:trPr>
        <w:tc>
          <w:tcPr>
            <w:tcW w:w="531" w:type="dxa"/>
          </w:tcPr>
          <w:p w:rsidR="00F40556" w:rsidRPr="00C11BC2" w:rsidRDefault="00F40556" w:rsidP="00D136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11BC2">
              <w:rPr>
                <w:rFonts w:ascii="Times New Roman" w:hAnsi="Times New Roman"/>
                <w:b/>
                <w:color w:val="000000"/>
                <w:lang w:eastAsia="ru-RU"/>
              </w:rPr>
              <w:t>№ п/п</w:t>
            </w:r>
          </w:p>
        </w:tc>
        <w:tc>
          <w:tcPr>
            <w:tcW w:w="4188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11BC2">
              <w:rPr>
                <w:rFonts w:ascii="Times New Roman" w:hAnsi="Times New Roman"/>
                <w:b/>
                <w:lang w:eastAsia="ru-RU"/>
              </w:rPr>
              <w:t>Наименование ОО, реализующей основную образовательную программу дошкольного образования</w:t>
            </w:r>
          </w:p>
        </w:tc>
        <w:tc>
          <w:tcPr>
            <w:tcW w:w="3021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11BC2">
              <w:rPr>
                <w:rFonts w:ascii="Times New Roman" w:hAnsi="Times New Roman"/>
                <w:b/>
                <w:color w:val="000000"/>
                <w:lang w:eastAsia="ru-RU"/>
              </w:rPr>
              <w:t>Юридический адрес</w:t>
            </w:r>
          </w:p>
        </w:tc>
        <w:tc>
          <w:tcPr>
            <w:tcW w:w="1985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11BC2">
              <w:rPr>
                <w:rFonts w:ascii="Times New Roman" w:hAnsi="Times New Roman"/>
                <w:b/>
                <w:color w:val="000000"/>
                <w:lang w:eastAsia="ru-RU"/>
              </w:rPr>
              <w:t>Контактный телефон</w:t>
            </w:r>
          </w:p>
        </w:tc>
      </w:tr>
      <w:tr w:rsidR="00F40556" w:rsidRPr="00C11BC2" w:rsidTr="00C11BC2">
        <w:trPr>
          <w:jc w:val="center"/>
        </w:trPr>
        <w:tc>
          <w:tcPr>
            <w:tcW w:w="531" w:type="dxa"/>
          </w:tcPr>
          <w:p w:rsidR="00F40556" w:rsidRPr="00C11BC2" w:rsidRDefault="00F40556" w:rsidP="00D1366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11BC2">
              <w:rPr>
                <w:rFonts w:ascii="Times New Roman" w:hAnsi="Times New Roman"/>
                <w:color w:val="000000"/>
                <w:lang w:eastAsia="ru-RU"/>
              </w:rPr>
              <w:t>1.</w:t>
            </w:r>
          </w:p>
        </w:tc>
        <w:tc>
          <w:tcPr>
            <w:tcW w:w="4188" w:type="dxa"/>
          </w:tcPr>
          <w:p w:rsidR="00F40556" w:rsidRPr="00C11BC2" w:rsidRDefault="00F40556" w:rsidP="00C11BC2">
            <w:pPr>
              <w:pStyle w:val="1"/>
              <w:jc w:val="center"/>
              <w:rPr>
                <w:rFonts w:ascii="Times New Roman" w:hAnsi="Times New Roman"/>
                <w:lang w:eastAsia="ru-RU"/>
              </w:rPr>
            </w:pPr>
            <w:r w:rsidRPr="00C11BC2">
              <w:rPr>
                <w:rFonts w:ascii="Times New Roman" w:hAnsi="Times New Roman"/>
                <w:lang w:eastAsia="ru-RU"/>
              </w:rPr>
              <w:t>Муниципальное дошкольное образовательное учреждение детский сад № 1 комбинированного вида города Ржева Тверской области</w:t>
            </w:r>
          </w:p>
        </w:tc>
        <w:tc>
          <w:tcPr>
            <w:tcW w:w="3021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172385 Тверская обл.,</w:t>
            </w:r>
          </w:p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г. Ржев,</w:t>
            </w:r>
          </w:p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ул. Чернышевского, д. 19 «б»</w:t>
            </w:r>
          </w:p>
        </w:tc>
        <w:tc>
          <w:tcPr>
            <w:tcW w:w="1985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2-03-89</w:t>
            </w:r>
          </w:p>
        </w:tc>
      </w:tr>
      <w:tr w:rsidR="00F40556" w:rsidRPr="00C11BC2" w:rsidTr="00C11BC2">
        <w:trPr>
          <w:jc w:val="center"/>
        </w:trPr>
        <w:tc>
          <w:tcPr>
            <w:tcW w:w="531" w:type="dxa"/>
          </w:tcPr>
          <w:p w:rsidR="00F40556" w:rsidRPr="00C11BC2" w:rsidRDefault="00F40556" w:rsidP="00D1366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11BC2">
              <w:rPr>
                <w:rFonts w:ascii="Times New Roman" w:hAnsi="Times New Roman"/>
                <w:color w:val="000000"/>
                <w:lang w:eastAsia="ru-RU"/>
              </w:rPr>
              <w:t>2.</w:t>
            </w:r>
          </w:p>
        </w:tc>
        <w:tc>
          <w:tcPr>
            <w:tcW w:w="4188" w:type="dxa"/>
          </w:tcPr>
          <w:p w:rsidR="00F40556" w:rsidRPr="00C11BC2" w:rsidRDefault="00F40556" w:rsidP="00C11BC2">
            <w:pPr>
              <w:pStyle w:val="BalloonTex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1BC2">
              <w:rPr>
                <w:rFonts w:ascii="Times New Roman" w:hAnsi="Times New Roman" w:cs="Times New Roman"/>
                <w:sz w:val="22"/>
                <w:szCs w:val="22"/>
              </w:rPr>
              <w:t>Муниципальное дошкольное образовательное учреждение детский сад № 2 общеразвивающего вида «Сказка»  города Ржева Тверской области.</w:t>
            </w:r>
          </w:p>
        </w:tc>
        <w:tc>
          <w:tcPr>
            <w:tcW w:w="3021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172386 Тверская обл.,</w:t>
            </w:r>
          </w:p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г. Ржев,</w:t>
            </w:r>
          </w:p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ул. Республиканская, д. 4</w:t>
            </w:r>
          </w:p>
        </w:tc>
        <w:tc>
          <w:tcPr>
            <w:tcW w:w="1985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2-04-10</w:t>
            </w:r>
          </w:p>
        </w:tc>
      </w:tr>
      <w:tr w:rsidR="00F40556" w:rsidRPr="00C11BC2" w:rsidTr="00C11BC2">
        <w:trPr>
          <w:jc w:val="center"/>
        </w:trPr>
        <w:tc>
          <w:tcPr>
            <w:tcW w:w="531" w:type="dxa"/>
          </w:tcPr>
          <w:p w:rsidR="00F40556" w:rsidRPr="00C11BC2" w:rsidRDefault="00F40556" w:rsidP="00D1366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11BC2">
              <w:rPr>
                <w:rFonts w:ascii="Times New Roman" w:hAnsi="Times New Roman"/>
                <w:color w:val="000000"/>
                <w:lang w:eastAsia="ru-RU"/>
              </w:rPr>
              <w:t>3.</w:t>
            </w:r>
          </w:p>
        </w:tc>
        <w:tc>
          <w:tcPr>
            <w:tcW w:w="4188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Муниципальное дошкольное образовательное учреждение детский сад №4 города Ржева Тверской области</w:t>
            </w:r>
          </w:p>
        </w:tc>
        <w:tc>
          <w:tcPr>
            <w:tcW w:w="3021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172390 Тверская обл.,</w:t>
            </w:r>
          </w:p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г. Ржев,</w:t>
            </w:r>
          </w:p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ул. Володарского,   д. 90</w:t>
            </w:r>
          </w:p>
        </w:tc>
        <w:tc>
          <w:tcPr>
            <w:tcW w:w="1985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2-05-22</w:t>
            </w:r>
          </w:p>
        </w:tc>
      </w:tr>
      <w:tr w:rsidR="00F40556" w:rsidRPr="00C11BC2" w:rsidTr="00C11BC2">
        <w:trPr>
          <w:jc w:val="center"/>
        </w:trPr>
        <w:tc>
          <w:tcPr>
            <w:tcW w:w="531" w:type="dxa"/>
          </w:tcPr>
          <w:p w:rsidR="00F40556" w:rsidRPr="00C11BC2" w:rsidRDefault="00F40556" w:rsidP="00D1366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11BC2">
              <w:rPr>
                <w:rFonts w:ascii="Times New Roman" w:hAnsi="Times New Roman"/>
                <w:color w:val="000000"/>
                <w:lang w:eastAsia="ru-RU"/>
              </w:rPr>
              <w:t>4.</w:t>
            </w:r>
          </w:p>
        </w:tc>
        <w:tc>
          <w:tcPr>
            <w:tcW w:w="4188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Муниципальное дошкольное образовательное учреждение детский сад №5 города Ржева Тверской области</w:t>
            </w:r>
          </w:p>
        </w:tc>
        <w:tc>
          <w:tcPr>
            <w:tcW w:w="3021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172386 Тверская обл.,</w:t>
            </w:r>
          </w:p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г. Ржев,</w:t>
            </w:r>
          </w:p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ул. Маяковского,    д. 32</w:t>
            </w:r>
          </w:p>
        </w:tc>
        <w:tc>
          <w:tcPr>
            <w:tcW w:w="1985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2-11-55</w:t>
            </w:r>
          </w:p>
        </w:tc>
      </w:tr>
      <w:tr w:rsidR="00F40556" w:rsidRPr="00C11BC2" w:rsidTr="00C11BC2">
        <w:trPr>
          <w:jc w:val="center"/>
        </w:trPr>
        <w:tc>
          <w:tcPr>
            <w:tcW w:w="531" w:type="dxa"/>
          </w:tcPr>
          <w:p w:rsidR="00F40556" w:rsidRPr="00C11BC2" w:rsidRDefault="00F40556" w:rsidP="00D1366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11BC2">
              <w:rPr>
                <w:rFonts w:ascii="Times New Roman" w:hAnsi="Times New Roman"/>
                <w:color w:val="000000"/>
                <w:lang w:eastAsia="ru-RU"/>
              </w:rPr>
              <w:t>5.</w:t>
            </w:r>
          </w:p>
        </w:tc>
        <w:tc>
          <w:tcPr>
            <w:tcW w:w="4188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Муниципальное дошкольное образовательное учреждение детский сад №6 города Ржева Тверской области</w:t>
            </w:r>
          </w:p>
        </w:tc>
        <w:tc>
          <w:tcPr>
            <w:tcW w:w="3021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172385  Тверская обл., г. Ржев,</w:t>
            </w:r>
          </w:p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ул. Железнодорожная,</w:t>
            </w:r>
          </w:p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д.2-а</w:t>
            </w:r>
          </w:p>
        </w:tc>
        <w:tc>
          <w:tcPr>
            <w:tcW w:w="1985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3-33-91</w:t>
            </w:r>
          </w:p>
        </w:tc>
      </w:tr>
      <w:tr w:rsidR="00F40556" w:rsidRPr="00C11BC2" w:rsidTr="00C11BC2">
        <w:trPr>
          <w:jc w:val="center"/>
        </w:trPr>
        <w:tc>
          <w:tcPr>
            <w:tcW w:w="531" w:type="dxa"/>
          </w:tcPr>
          <w:p w:rsidR="00F40556" w:rsidRPr="00C11BC2" w:rsidRDefault="00F40556" w:rsidP="00D1366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11BC2">
              <w:rPr>
                <w:rFonts w:ascii="Times New Roman" w:hAnsi="Times New Roman"/>
                <w:color w:val="000000"/>
                <w:lang w:eastAsia="ru-RU"/>
              </w:rPr>
              <w:t>6.</w:t>
            </w:r>
          </w:p>
        </w:tc>
        <w:tc>
          <w:tcPr>
            <w:tcW w:w="4188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Муниципальное дошкольное образовательное учреждение детский сад №7 города Ржева Тверской области</w:t>
            </w:r>
          </w:p>
        </w:tc>
        <w:tc>
          <w:tcPr>
            <w:tcW w:w="3021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172387 Тверская обл.,</w:t>
            </w:r>
          </w:p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г. Ржев ул. М. Горького,</w:t>
            </w:r>
          </w:p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д. 77</w:t>
            </w:r>
          </w:p>
        </w:tc>
        <w:tc>
          <w:tcPr>
            <w:tcW w:w="1985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2-85-51</w:t>
            </w:r>
          </w:p>
        </w:tc>
      </w:tr>
      <w:tr w:rsidR="00F40556" w:rsidRPr="00C11BC2" w:rsidTr="00C11BC2">
        <w:trPr>
          <w:jc w:val="center"/>
        </w:trPr>
        <w:tc>
          <w:tcPr>
            <w:tcW w:w="531" w:type="dxa"/>
          </w:tcPr>
          <w:p w:rsidR="00F40556" w:rsidRPr="00C11BC2" w:rsidRDefault="00F40556" w:rsidP="00D1366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11BC2">
              <w:rPr>
                <w:rFonts w:ascii="Times New Roman" w:hAnsi="Times New Roman"/>
                <w:color w:val="000000"/>
                <w:lang w:eastAsia="ru-RU"/>
              </w:rPr>
              <w:t>7.</w:t>
            </w:r>
          </w:p>
        </w:tc>
        <w:tc>
          <w:tcPr>
            <w:tcW w:w="4188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Муниципальное дошкольное образовательное учреждение детский сад №8 города Ржева Тверской области</w:t>
            </w:r>
          </w:p>
        </w:tc>
        <w:tc>
          <w:tcPr>
            <w:tcW w:w="3021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172388 Тверская обл.,</w:t>
            </w:r>
          </w:p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г. Ржев Ленинградское шоссе, д.1</w:t>
            </w:r>
          </w:p>
        </w:tc>
        <w:tc>
          <w:tcPr>
            <w:tcW w:w="1985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2-94-79</w:t>
            </w:r>
          </w:p>
        </w:tc>
      </w:tr>
      <w:tr w:rsidR="00F40556" w:rsidRPr="00C11BC2" w:rsidTr="00C11BC2">
        <w:trPr>
          <w:jc w:val="center"/>
        </w:trPr>
        <w:tc>
          <w:tcPr>
            <w:tcW w:w="531" w:type="dxa"/>
          </w:tcPr>
          <w:p w:rsidR="00F40556" w:rsidRPr="00C11BC2" w:rsidRDefault="00F40556" w:rsidP="00D1366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11BC2">
              <w:rPr>
                <w:rFonts w:ascii="Times New Roman" w:hAnsi="Times New Roman"/>
                <w:color w:val="000000"/>
                <w:lang w:eastAsia="ru-RU"/>
              </w:rPr>
              <w:t>8.</w:t>
            </w:r>
          </w:p>
        </w:tc>
        <w:tc>
          <w:tcPr>
            <w:tcW w:w="4188" w:type="dxa"/>
          </w:tcPr>
          <w:p w:rsidR="00F40556" w:rsidRPr="00C11BC2" w:rsidRDefault="00F40556" w:rsidP="00C11BC2">
            <w:pPr>
              <w:pStyle w:val="BalloonTex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1BC2">
              <w:rPr>
                <w:rFonts w:ascii="Times New Roman" w:hAnsi="Times New Roman" w:cs="Times New Roman"/>
                <w:sz w:val="22"/>
                <w:szCs w:val="22"/>
              </w:rPr>
              <w:t>Муниципальное дошкольное образовательное учреждение детский сад № 10 города Ржева Тверской области.</w:t>
            </w:r>
          </w:p>
        </w:tc>
        <w:tc>
          <w:tcPr>
            <w:tcW w:w="3021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172389 Тверская обл.,</w:t>
            </w:r>
          </w:p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г. Ржев ул. К. Маркса, д.23</w:t>
            </w:r>
          </w:p>
        </w:tc>
        <w:tc>
          <w:tcPr>
            <w:tcW w:w="1985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2-06-46</w:t>
            </w:r>
          </w:p>
        </w:tc>
      </w:tr>
      <w:tr w:rsidR="00F40556" w:rsidRPr="00C11BC2" w:rsidTr="00C11BC2">
        <w:trPr>
          <w:jc w:val="center"/>
        </w:trPr>
        <w:tc>
          <w:tcPr>
            <w:tcW w:w="531" w:type="dxa"/>
          </w:tcPr>
          <w:p w:rsidR="00F40556" w:rsidRPr="00C11BC2" w:rsidRDefault="00F40556" w:rsidP="00D1366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11BC2">
              <w:rPr>
                <w:rFonts w:ascii="Times New Roman" w:hAnsi="Times New Roman"/>
                <w:color w:val="000000"/>
                <w:lang w:eastAsia="ru-RU"/>
              </w:rPr>
              <w:t>9.</w:t>
            </w:r>
          </w:p>
        </w:tc>
        <w:tc>
          <w:tcPr>
            <w:tcW w:w="4188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Муниципальное дошкольное образовательное учреждение детский сад №12 города Ржева Тверской области</w:t>
            </w:r>
          </w:p>
        </w:tc>
        <w:tc>
          <w:tcPr>
            <w:tcW w:w="3021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172390 Тверская обл.,</w:t>
            </w:r>
          </w:p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г. Ржев</w:t>
            </w:r>
          </w:p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ул. К. Маркса, д.15/55</w:t>
            </w:r>
          </w:p>
        </w:tc>
        <w:tc>
          <w:tcPr>
            <w:tcW w:w="1985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2-09-22</w:t>
            </w:r>
          </w:p>
        </w:tc>
      </w:tr>
      <w:tr w:rsidR="00F40556" w:rsidRPr="00C11BC2" w:rsidTr="00C11BC2">
        <w:trPr>
          <w:jc w:val="center"/>
        </w:trPr>
        <w:tc>
          <w:tcPr>
            <w:tcW w:w="531" w:type="dxa"/>
          </w:tcPr>
          <w:p w:rsidR="00F40556" w:rsidRPr="00C11BC2" w:rsidRDefault="00F40556" w:rsidP="00D1366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11BC2">
              <w:rPr>
                <w:rFonts w:ascii="Times New Roman" w:hAnsi="Times New Roman"/>
                <w:color w:val="000000"/>
                <w:lang w:eastAsia="ru-RU"/>
              </w:rPr>
              <w:t>10.</w:t>
            </w:r>
          </w:p>
        </w:tc>
        <w:tc>
          <w:tcPr>
            <w:tcW w:w="4188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Муниципальное дошкольное образовательное учреждение детский сад № 14 компенсирующего вида   города Ржева Тверской области</w:t>
            </w:r>
          </w:p>
        </w:tc>
        <w:tc>
          <w:tcPr>
            <w:tcW w:w="3021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172381 Тверская обл.,</w:t>
            </w:r>
          </w:p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г. Ржев</w:t>
            </w:r>
          </w:p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Ул. Смольная, д.11</w:t>
            </w:r>
          </w:p>
        </w:tc>
        <w:tc>
          <w:tcPr>
            <w:tcW w:w="1985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2-08-55</w:t>
            </w:r>
          </w:p>
        </w:tc>
      </w:tr>
      <w:tr w:rsidR="00F40556" w:rsidRPr="00C11BC2" w:rsidTr="00C11BC2">
        <w:trPr>
          <w:jc w:val="center"/>
        </w:trPr>
        <w:tc>
          <w:tcPr>
            <w:tcW w:w="531" w:type="dxa"/>
          </w:tcPr>
          <w:p w:rsidR="00F40556" w:rsidRPr="00C11BC2" w:rsidRDefault="00F40556" w:rsidP="00D1366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11BC2">
              <w:rPr>
                <w:rFonts w:ascii="Times New Roman" w:hAnsi="Times New Roman"/>
                <w:color w:val="000000"/>
                <w:lang w:eastAsia="ru-RU"/>
              </w:rPr>
              <w:t>11.</w:t>
            </w:r>
          </w:p>
        </w:tc>
        <w:tc>
          <w:tcPr>
            <w:tcW w:w="4188" w:type="dxa"/>
          </w:tcPr>
          <w:p w:rsidR="00F40556" w:rsidRPr="00C11BC2" w:rsidRDefault="00F40556" w:rsidP="00A05B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Муниципальное дошкольное образовательное учреждение детский сад № 15 компенсирующего вида города Ржева Тверской области.</w:t>
            </w:r>
          </w:p>
        </w:tc>
        <w:tc>
          <w:tcPr>
            <w:tcW w:w="3021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172390 Тверская обл.,</w:t>
            </w:r>
          </w:p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г. Ржев</w:t>
            </w:r>
          </w:p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ул. Володарского, д.83</w:t>
            </w:r>
          </w:p>
        </w:tc>
        <w:tc>
          <w:tcPr>
            <w:tcW w:w="1985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2-07-25</w:t>
            </w:r>
          </w:p>
        </w:tc>
      </w:tr>
      <w:tr w:rsidR="00F40556" w:rsidRPr="00C11BC2" w:rsidTr="00C11BC2">
        <w:trPr>
          <w:jc w:val="center"/>
        </w:trPr>
        <w:tc>
          <w:tcPr>
            <w:tcW w:w="531" w:type="dxa"/>
          </w:tcPr>
          <w:p w:rsidR="00F40556" w:rsidRPr="00C11BC2" w:rsidRDefault="00F40556" w:rsidP="00D1366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11BC2">
              <w:rPr>
                <w:rFonts w:ascii="Times New Roman" w:hAnsi="Times New Roman"/>
                <w:color w:val="000000"/>
                <w:lang w:eastAsia="ru-RU"/>
              </w:rPr>
              <w:t>12.</w:t>
            </w:r>
          </w:p>
        </w:tc>
        <w:tc>
          <w:tcPr>
            <w:tcW w:w="4188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Муниципальное дошкольное образовательное учреждение детский сад № 18 компенсирующего вида города Ржева Тверской области.</w:t>
            </w:r>
          </w:p>
        </w:tc>
        <w:tc>
          <w:tcPr>
            <w:tcW w:w="3021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172384 Тверская обл.,</w:t>
            </w:r>
          </w:p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г. Ржев</w:t>
            </w:r>
          </w:p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ул. Мира, д.6-а</w:t>
            </w:r>
          </w:p>
        </w:tc>
        <w:tc>
          <w:tcPr>
            <w:tcW w:w="1985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2-81-49</w:t>
            </w:r>
          </w:p>
        </w:tc>
      </w:tr>
      <w:tr w:rsidR="00F40556" w:rsidRPr="00C11BC2" w:rsidTr="00C11BC2">
        <w:trPr>
          <w:jc w:val="center"/>
        </w:trPr>
        <w:tc>
          <w:tcPr>
            <w:tcW w:w="531" w:type="dxa"/>
          </w:tcPr>
          <w:p w:rsidR="00F40556" w:rsidRPr="00C11BC2" w:rsidRDefault="00F40556" w:rsidP="00D1366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11BC2">
              <w:rPr>
                <w:rFonts w:ascii="Times New Roman" w:hAnsi="Times New Roman"/>
                <w:color w:val="000000"/>
                <w:lang w:eastAsia="ru-RU"/>
              </w:rPr>
              <w:t>13.</w:t>
            </w:r>
          </w:p>
        </w:tc>
        <w:tc>
          <w:tcPr>
            <w:tcW w:w="4188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Муниципальное дошкольное образовательное учреждение детский сад № 19 компенсирующего вида города Ржева Тверской области.</w:t>
            </w:r>
          </w:p>
        </w:tc>
        <w:tc>
          <w:tcPr>
            <w:tcW w:w="3021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172390 Тверская обл.,</w:t>
            </w:r>
          </w:p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г. Ржев</w:t>
            </w:r>
          </w:p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ул. Краностроителей, д.2</w:t>
            </w:r>
          </w:p>
        </w:tc>
        <w:tc>
          <w:tcPr>
            <w:tcW w:w="1985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2-05-94</w:t>
            </w:r>
          </w:p>
        </w:tc>
      </w:tr>
      <w:tr w:rsidR="00F40556" w:rsidRPr="00C11BC2" w:rsidTr="00C11BC2">
        <w:trPr>
          <w:jc w:val="center"/>
        </w:trPr>
        <w:tc>
          <w:tcPr>
            <w:tcW w:w="531" w:type="dxa"/>
          </w:tcPr>
          <w:p w:rsidR="00F40556" w:rsidRPr="00C11BC2" w:rsidRDefault="00F40556" w:rsidP="00D1366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11BC2">
              <w:rPr>
                <w:rFonts w:ascii="Times New Roman" w:hAnsi="Times New Roman"/>
                <w:color w:val="000000"/>
                <w:lang w:eastAsia="ru-RU"/>
              </w:rPr>
              <w:t>14.</w:t>
            </w:r>
          </w:p>
        </w:tc>
        <w:tc>
          <w:tcPr>
            <w:tcW w:w="4188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Муниципальное дошкольное образовательное учреждение детский сад № 21 города Ржева Тверской области</w:t>
            </w:r>
          </w:p>
        </w:tc>
        <w:tc>
          <w:tcPr>
            <w:tcW w:w="3021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172387 Тверская обл.,</w:t>
            </w:r>
          </w:p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г. Ржев</w:t>
            </w:r>
          </w:p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ул. М</w:t>
            </w:r>
            <w:r>
              <w:rPr>
                <w:rFonts w:ascii="Times New Roman" w:hAnsi="Times New Roman"/>
              </w:rPr>
              <w:t>.</w:t>
            </w:r>
            <w:r w:rsidRPr="00C11BC2">
              <w:rPr>
                <w:rFonts w:ascii="Times New Roman" w:hAnsi="Times New Roman"/>
              </w:rPr>
              <w:t xml:space="preserve"> Горького, д.92</w:t>
            </w:r>
          </w:p>
        </w:tc>
        <w:tc>
          <w:tcPr>
            <w:tcW w:w="1985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2-06-44</w:t>
            </w:r>
          </w:p>
        </w:tc>
      </w:tr>
      <w:tr w:rsidR="00F40556" w:rsidRPr="00C11BC2" w:rsidTr="00C11BC2">
        <w:trPr>
          <w:jc w:val="center"/>
        </w:trPr>
        <w:tc>
          <w:tcPr>
            <w:tcW w:w="531" w:type="dxa"/>
          </w:tcPr>
          <w:p w:rsidR="00F40556" w:rsidRPr="00C11BC2" w:rsidRDefault="00F40556" w:rsidP="00D1366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11BC2">
              <w:rPr>
                <w:rFonts w:ascii="Times New Roman" w:hAnsi="Times New Roman"/>
                <w:color w:val="000000"/>
                <w:lang w:eastAsia="ru-RU"/>
              </w:rPr>
              <w:t>15.</w:t>
            </w:r>
          </w:p>
        </w:tc>
        <w:tc>
          <w:tcPr>
            <w:tcW w:w="4188" w:type="dxa"/>
          </w:tcPr>
          <w:p w:rsidR="00F40556" w:rsidRPr="00C11BC2" w:rsidRDefault="00F40556" w:rsidP="00C11BC2">
            <w:pPr>
              <w:pStyle w:val="1"/>
              <w:jc w:val="center"/>
              <w:rPr>
                <w:rFonts w:ascii="Times New Roman" w:hAnsi="Times New Roman"/>
                <w:lang w:eastAsia="ru-RU"/>
              </w:rPr>
            </w:pPr>
            <w:r w:rsidRPr="00C11BC2">
              <w:rPr>
                <w:rFonts w:ascii="Times New Roman" w:hAnsi="Times New Roman"/>
                <w:lang w:eastAsia="ru-RU"/>
              </w:rPr>
              <w:t>Муниципальное дошкольное образовательное учреждение детский сад № 22 города Ржева Тверской области.</w:t>
            </w:r>
          </w:p>
        </w:tc>
        <w:tc>
          <w:tcPr>
            <w:tcW w:w="3021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172390 Тверская обл.,</w:t>
            </w:r>
          </w:p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г. Ржев</w:t>
            </w:r>
          </w:p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C11BC2">
              <w:rPr>
                <w:rFonts w:ascii="Times New Roman" w:hAnsi="Times New Roman"/>
              </w:rPr>
              <w:t>л. Ленина, д.7-а</w:t>
            </w:r>
          </w:p>
        </w:tc>
        <w:tc>
          <w:tcPr>
            <w:tcW w:w="1985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2-07-28</w:t>
            </w:r>
          </w:p>
        </w:tc>
      </w:tr>
      <w:tr w:rsidR="00F40556" w:rsidRPr="00C11BC2" w:rsidTr="00C11BC2">
        <w:trPr>
          <w:jc w:val="center"/>
        </w:trPr>
        <w:tc>
          <w:tcPr>
            <w:tcW w:w="531" w:type="dxa"/>
          </w:tcPr>
          <w:p w:rsidR="00F40556" w:rsidRPr="00C11BC2" w:rsidRDefault="00F40556" w:rsidP="00D1366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11BC2">
              <w:rPr>
                <w:rFonts w:ascii="Times New Roman" w:hAnsi="Times New Roman"/>
                <w:color w:val="000000"/>
                <w:lang w:eastAsia="ru-RU"/>
              </w:rPr>
              <w:t>16.</w:t>
            </w:r>
          </w:p>
        </w:tc>
        <w:tc>
          <w:tcPr>
            <w:tcW w:w="4188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Муниципальное дошкольное образовательное учреждение детский сад №23 города Ржева Тверской области</w:t>
            </w:r>
          </w:p>
        </w:tc>
        <w:tc>
          <w:tcPr>
            <w:tcW w:w="3021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172390 Тверская обл.,</w:t>
            </w:r>
          </w:p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г. Ржев</w:t>
            </w:r>
          </w:p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ул. Володарского,  д.103</w:t>
            </w:r>
          </w:p>
        </w:tc>
        <w:tc>
          <w:tcPr>
            <w:tcW w:w="1985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2-07-99</w:t>
            </w:r>
          </w:p>
        </w:tc>
      </w:tr>
      <w:tr w:rsidR="00F40556" w:rsidRPr="00C11BC2" w:rsidTr="00C11BC2">
        <w:trPr>
          <w:jc w:val="center"/>
        </w:trPr>
        <w:tc>
          <w:tcPr>
            <w:tcW w:w="531" w:type="dxa"/>
          </w:tcPr>
          <w:p w:rsidR="00F40556" w:rsidRPr="00C11BC2" w:rsidRDefault="00F40556" w:rsidP="00D1366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11BC2">
              <w:rPr>
                <w:rFonts w:ascii="Times New Roman" w:hAnsi="Times New Roman"/>
                <w:color w:val="000000"/>
                <w:lang w:eastAsia="ru-RU"/>
              </w:rPr>
              <w:t>17.</w:t>
            </w:r>
          </w:p>
        </w:tc>
        <w:tc>
          <w:tcPr>
            <w:tcW w:w="4188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Муниципальное дошкольное образовательное учреждение Детский сад №25 «Аленушка» города Ржева Тверской области</w:t>
            </w:r>
          </w:p>
        </w:tc>
        <w:tc>
          <w:tcPr>
            <w:tcW w:w="3021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172383 Тверская обл.,</w:t>
            </w:r>
          </w:p>
          <w:p w:rsidR="00F40556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 xml:space="preserve">г. Ржев, ул. Челюскинцев, </w:t>
            </w:r>
          </w:p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д. 18-А</w:t>
            </w:r>
          </w:p>
        </w:tc>
        <w:tc>
          <w:tcPr>
            <w:tcW w:w="1985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2-27-63</w:t>
            </w:r>
          </w:p>
        </w:tc>
      </w:tr>
      <w:tr w:rsidR="00F40556" w:rsidRPr="00C11BC2" w:rsidTr="00C11BC2">
        <w:trPr>
          <w:jc w:val="center"/>
        </w:trPr>
        <w:tc>
          <w:tcPr>
            <w:tcW w:w="531" w:type="dxa"/>
          </w:tcPr>
          <w:p w:rsidR="00F40556" w:rsidRPr="00C11BC2" w:rsidRDefault="00F40556" w:rsidP="00D1366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11BC2">
              <w:rPr>
                <w:rFonts w:ascii="Times New Roman" w:hAnsi="Times New Roman"/>
                <w:color w:val="000000"/>
                <w:lang w:eastAsia="ru-RU"/>
              </w:rPr>
              <w:t>18.</w:t>
            </w:r>
          </w:p>
        </w:tc>
        <w:tc>
          <w:tcPr>
            <w:tcW w:w="4188" w:type="dxa"/>
          </w:tcPr>
          <w:p w:rsidR="00F40556" w:rsidRPr="00C11BC2" w:rsidRDefault="00F40556" w:rsidP="00C11BC2">
            <w:pPr>
              <w:pStyle w:val="1"/>
              <w:jc w:val="center"/>
              <w:rPr>
                <w:rFonts w:ascii="Times New Roman" w:hAnsi="Times New Roman"/>
                <w:lang w:eastAsia="ru-RU"/>
              </w:rPr>
            </w:pPr>
            <w:r w:rsidRPr="00C11BC2">
              <w:rPr>
                <w:rFonts w:ascii="Times New Roman" w:hAnsi="Times New Roman"/>
                <w:lang w:eastAsia="ru-RU"/>
              </w:rPr>
              <w:t>Муниципальное дошкольное образовательное учреждение детский сад № 27 города Ржева Тверской области.</w:t>
            </w:r>
          </w:p>
        </w:tc>
        <w:tc>
          <w:tcPr>
            <w:tcW w:w="3021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172386 Тверская обл.,</w:t>
            </w:r>
          </w:p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г. Ржев, ул. Республиканская, д. 22 «а»</w:t>
            </w:r>
          </w:p>
        </w:tc>
        <w:tc>
          <w:tcPr>
            <w:tcW w:w="1985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2-11-55</w:t>
            </w:r>
          </w:p>
        </w:tc>
      </w:tr>
      <w:tr w:rsidR="00F40556" w:rsidRPr="00C11BC2" w:rsidTr="00C11BC2">
        <w:trPr>
          <w:jc w:val="center"/>
        </w:trPr>
        <w:tc>
          <w:tcPr>
            <w:tcW w:w="531" w:type="dxa"/>
          </w:tcPr>
          <w:p w:rsidR="00F40556" w:rsidRPr="00C11BC2" w:rsidRDefault="00F40556" w:rsidP="00D1366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11BC2">
              <w:rPr>
                <w:rFonts w:ascii="Times New Roman" w:hAnsi="Times New Roman"/>
                <w:color w:val="000000"/>
                <w:lang w:eastAsia="ru-RU"/>
              </w:rPr>
              <w:t>19.</w:t>
            </w:r>
          </w:p>
        </w:tc>
        <w:tc>
          <w:tcPr>
            <w:tcW w:w="4188" w:type="dxa"/>
          </w:tcPr>
          <w:p w:rsidR="00F40556" w:rsidRPr="00C11BC2" w:rsidRDefault="00F40556" w:rsidP="00C11BC2">
            <w:pPr>
              <w:pStyle w:val="1"/>
              <w:jc w:val="center"/>
              <w:rPr>
                <w:rFonts w:ascii="Times New Roman" w:hAnsi="Times New Roman"/>
                <w:lang w:eastAsia="ru-RU"/>
              </w:rPr>
            </w:pPr>
            <w:r w:rsidRPr="00C11BC2">
              <w:rPr>
                <w:rFonts w:ascii="Times New Roman" w:hAnsi="Times New Roman"/>
                <w:lang w:eastAsia="ru-RU"/>
              </w:rPr>
              <w:t>Муниципальное дошкольное образовательное учреждение детский сад № 28 комбинированного вида города Ржева Тверской области.</w:t>
            </w:r>
          </w:p>
        </w:tc>
        <w:tc>
          <w:tcPr>
            <w:tcW w:w="3021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172382 Тверская обл.,</w:t>
            </w:r>
          </w:p>
          <w:p w:rsidR="00F40556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 xml:space="preserve">г. Ржев, ул. Профсоюзная, </w:t>
            </w:r>
          </w:p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д.1 «а»</w:t>
            </w:r>
          </w:p>
        </w:tc>
        <w:tc>
          <w:tcPr>
            <w:tcW w:w="1985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2-10-38</w:t>
            </w:r>
          </w:p>
        </w:tc>
      </w:tr>
      <w:tr w:rsidR="00F40556" w:rsidRPr="00C11BC2" w:rsidTr="00C11BC2">
        <w:trPr>
          <w:jc w:val="center"/>
        </w:trPr>
        <w:tc>
          <w:tcPr>
            <w:tcW w:w="531" w:type="dxa"/>
          </w:tcPr>
          <w:p w:rsidR="00F40556" w:rsidRPr="00C11BC2" w:rsidRDefault="00F40556" w:rsidP="00D1366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11BC2">
              <w:rPr>
                <w:rFonts w:ascii="Times New Roman" w:hAnsi="Times New Roman"/>
                <w:color w:val="000000"/>
                <w:lang w:eastAsia="ru-RU"/>
              </w:rPr>
              <w:t>20.</w:t>
            </w:r>
          </w:p>
        </w:tc>
        <w:tc>
          <w:tcPr>
            <w:tcW w:w="4188" w:type="dxa"/>
          </w:tcPr>
          <w:p w:rsidR="00F40556" w:rsidRPr="00C11BC2" w:rsidRDefault="00F40556" w:rsidP="00C11BC2">
            <w:pPr>
              <w:pStyle w:val="1"/>
              <w:jc w:val="center"/>
              <w:rPr>
                <w:rFonts w:ascii="Times New Roman" w:hAnsi="Times New Roman"/>
                <w:lang w:eastAsia="ru-RU"/>
              </w:rPr>
            </w:pPr>
            <w:r w:rsidRPr="00C11BC2">
              <w:rPr>
                <w:rFonts w:ascii="Times New Roman" w:hAnsi="Times New Roman"/>
                <w:lang w:eastAsia="ru-RU"/>
              </w:rPr>
              <w:t>Муниципальное дошкольное образовательное учреждение детский сад № 29 комбинированного вида города Ржева Тверской области.</w:t>
            </w:r>
          </w:p>
        </w:tc>
        <w:tc>
          <w:tcPr>
            <w:tcW w:w="3021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172391 Тверская обл.,</w:t>
            </w:r>
          </w:p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г. Ржев, Осташковский проезд, д. 25</w:t>
            </w:r>
          </w:p>
        </w:tc>
        <w:tc>
          <w:tcPr>
            <w:tcW w:w="1985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6-31-65</w:t>
            </w:r>
          </w:p>
        </w:tc>
      </w:tr>
      <w:tr w:rsidR="00F40556" w:rsidRPr="00C11BC2" w:rsidTr="00C11BC2">
        <w:trPr>
          <w:jc w:val="center"/>
        </w:trPr>
        <w:tc>
          <w:tcPr>
            <w:tcW w:w="531" w:type="dxa"/>
          </w:tcPr>
          <w:p w:rsidR="00F40556" w:rsidRPr="00C11BC2" w:rsidRDefault="00F40556" w:rsidP="00D1366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11BC2">
              <w:rPr>
                <w:rFonts w:ascii="Times New Roman" w:hAnsi="Times New Roman"/>
                <w:color w:val="000000"/>
                <w:lang w:eastAsia="ru-RU"/>
              </w:rPr>
              <w:t>21.</w:t>
            </w:r>
          </w:p>
        </w:tc>
        <w:tc>
          <w:tcPr>
            <w:tcW w:w="4188" w:type="dxa"/>
          </w:tcPr>
          <w:p w:rsidR="00F40556" w:rsidRPr="00C11BC2" w:rsidRDefault="00F40556" w:rsidP="00C11BC2">
            <w:pPr>
              <w:pStyle w:val="1"/>
              <w:jc w:val="center"/>
              <w:rPr>
                <w:rFonts w:ascii="Times New Roman" w:hAnsi="Times New Roman"/>
                <w:lang w:eastAsia="ru-RU"/>
              </w:rPr>
            </w:pPr>
            <w:r w:rsidRPr="00C11BC2">
              <w:rPr>
                <w:rFonts w:ascii="Times New Roman" w:hAnsi="Times New Roman"/>
                <w:lang w:eastAsia="ru-RU"/>
              </w:rPr>
              <w:t>Муниципальное дошкольное образовательное учреждение детский сад № 30 комбинированного вида города Ржева Тверской области.</w:t>
            </w:r>
          </w:p>
        </w:tc>
        <w:tc>
          <w:tcPr>
            <w:tcW w:w="3021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172387 Тверская обл.,</w:t>
            </w:r>
          </w:p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г. Ржев</w:t>
            </w:r>
          </w:p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ул. Гагарина, д.114</w:t>
            </w:r>
          </w:p>
        </w:tc>
        <w:tc>
          <w:tcPr>
            <w:tcW w:w="1985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2-11-05</w:t>
            </w:r>
          </w:p>
        </w:tc>
      </w:tr>
      <w:tr w:rsidR="00F40556" w:rsidRPr="00C11BC2" w:rsidTr="00C11BC2">
        <w:trPr>
          <w:jc w:val="center"/>
        </w:trPr>
        <w:tc>
          <w:tcPr>
            <w:tcW w:w="531" w:type="dxa"/>
          </w:tcPr>
          <w:p w:rsidR="00F40556" w:rsidRPr="00C11BC2" w:rsidRDefault="00F40556" w:rsidP="00D1366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11BC2">
              <w:rPr>
                <w:rFonts w:ascii="Times New Roman" w:hAnsi="Times New Roman"/>
                <w:color w:val="000000"/>
                <w:lang w:eastAsia="ru-RU"/>
              </w:rPr>
              <w:t>22.</w:t>
            </w:r>
          </w:p>
        </w:tc>
        <w:tc>
          <w:tcPr>
            <w:tcW w:w="4188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Муниципальное дошкольное образовательное учреждение детский сад №31 города Ржева Тверской области</w:t>
            </w:r>
          </w:p>
        </w:tc>
        <w:tc>
          <w:tcPr>
            <w:tcW w:w="3021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172389 Тверская обл.,</w:t>
            </w:r>
          </w:p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г. Ржев</w:t>
            </w:r>
          </w:p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ул. Свердлова, д.59-а</w:t>
            </w:r>
          </w:p>
        </w:tc>
        <w:tc>
          <w:tcPr>
            <w:tcW w:w="1985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2-10-37</w:t>
            </w:r>
          </w:p>
        </w:tc>
      </w:tr>
      <w:tr w:rsidR="00F40556" w:rsidRPr="00C11BC2" w:rsidTr="00C11BC2">
        <w:trPr>
          <w:jc w:val="center"/>
        </w:trPr>
        <w:tc>
          <w:tcPr>
            <w:tcW w:w="531" w:type="dxa"/>
          </w:tcPr>
          <w:p w:rsidR="00F40556" w:rsidRPr="00C11BC2" w:rsidRDefault="00F40556" w:rsidP="00D1366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11BC2">
              <w:rPr>
                <w:rFonts w:ascii="Times New Roman" w:hAnsi="Times New Roman"/>
                <w:color w:val="000000"/>
                <w:lang w:eastAsia="ru-RU"/>
              </w:rPr>
              <w:t>23</w:t>
            </w:r>
          </w:p>
        </w:tc>
        <w:tc>
          <w:tcPr>
            <w:tcW w:w="4188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Муниципальное автономное общеобразовательное учреждение « Средняя общеобразовательная школа № 13» города Ржева Тверской области</w:t>
            </w:r>
          </w:p>
        </w:tc>
        <w:tc>
          <w:tcPr>
            <w:tcW w:w="3021" w:type="dxa"/>
          </w:tcPr>
          <w:p w:rsidR="00F40556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 xml:space="preserve">172386 Тверская область, </w:t>
            </w:r>
          </w:p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г. Ржев, ул. Большевистская, д.5</w:t>
            </w:r>
          </w:p>
        </w:tc>
        <w:tc>
          <w:tcPr>
            <w:tcW w:w="1985" w:type="dxa"/>
          </w:tcPr>
          <w:p w:rsidR="00F40556" w:rsidRPr="00C11BC2" w:rsidRDefault="00F40556" w:rsidP="00C11B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1BC2">
              <w:rPr>
                <w:rFonts w:ascii="Times New Roman" w:hAnsi="Times New Roman"/>
              </w:rPr>
              <w:t>2-01-55</w:t>
            </w:r>
          </w:p>
        </w:tc>
      </w:tr>
    </w:tbl>
    <w:p w:rsidR="00F40556" w:rsidRDefault="00F40556" w:rsidP="00CD16C2">
      <w:pPr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  <w:lang w:eastAsia="ru-RU"/>
        </w:rPr>
      </w:pPr>
      <w:r w:rsidRPr="006A0CCF">
        <w:rPr>
          <w:rFonts w:ascii="Times New Roman" w:hAnsi="Times New Roman"/>
          <w:color w:val="000000"/>
          <w:sz w:val="18"/>
          <w:szCs w:val="18"/>
          <w:lang w:eastAsia="ru-RU"/>
        </w:rPr>
        <w:br/>
      </w:r>
    </w:p>
    <w:p w:rsidR="00F40556" w:rsidRDefault="00F40556" w:rsidP="00CD16C2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18"/>
          <w:szCs w:val="18"/>
          <w:lang w:eastAsia="ru-RU"/>
        </w:rPr>
      </w:pPr>
    </w:p>
    <w:p w:rsidR="00F40556" w:rsidRDefault="00F40556" w:rsidP="00CD16C2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18"/>
          <w:szCs w:val="18"/>
          <w:lang w:eastAsia="ru-RU"/>
        </w:rPr>
      </w:pPr>
    </w:p>
    <w:p w:rsidR="00F40556" w:rsidRDefault="00F40556" w:rsidP="00CD16C2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18"/>
          <w:szCs w:val="18"/>
          <w:lang w:eastAsia="ru-RU"/>
        </w:rPr>
      </w:pPr>
    </w:p>
    <w:p w:rsidR="00F40556" w:rsidRDefault="00F40556" w:rsidP="00CD16C2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18"/>
          <w:szCs w:val="18"/>
          <w:lang w:eastAsia="ru-RU"/>
        </w:rPr>
      </w:pPr>
    </w:p>
    <w:p w:rsidR="00F40556" w:rsidRDefault="00F40556" w:rsidP="00CD16C2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18"/>
          <w:szCs w:val="18"/>
          <w:lang w:eastAsia="ru-RU"/>
        </w:rPr>
      </w:pPr>
    </w:p>
    <w:p w:rsidR="00F40556" w:rsidRDefault="00F40556" w:rsidP="00CD16C2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18"/>
          <w:szCs w:val="18"/>
          <w:lang w:eastAsia="ru-RU"/>
        </w:rPr>
      </w:pPr>
    </w:p>
    <w:p w:rsidR="00F40556" w:rsidRDefault="00F40556" w:rsidP="00CD16C2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18"/>
          <w:szCs w:val="18"/>
          <w:lang w:eastAsia="ru-RU"/>
        </w:rPr>
      </w:pPr>
    </w:p>
    <w:p w:rsidR="00F40556" w:rsidRDefault="00F40556" w:rsidP="00CD16C2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18"/>
          <w:szCs w:val="18"/>
          <w:lang w:eastAsia="ru-RU"/>
        </w:rPr>
      </w:pPr>
    </w:p>
    <w:p w:rsidR="00F40556" w:rsidRDefault="00F40556" w:rsidP="00CD16C2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18"/>
          <w:szCs w:val="18"/>
          <w:lang w:eastAsia="ru-RU"/>
        </w:rPr>
      </w:pPr>
    </w:p>
    <w:p w:rsidR="00F40556" w:rsidRDefault="00F40556" w:rsidP="00CD16C2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18"/>
          <w:szCs w:val="18"/>
          <w:lang w:eastAsia="ru-RU"/>
        </w:rPr>
      </w:pPr>
    </w:p>
    <w:p w:rsidR="00F40556" w:rsidRDefault="00F40556" w:rsidP="00CD16C2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18"/>
          <w:szCs w:val="18"/>
          <w:lang w:eastAsia="ru-RU"/>
        </w:rPr>
      </w:pPr>
    </w:p>
    <w:p w:rsidR="00F40556" w:rsidRDefault="00F40556" w:rsidP="00CD16C2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18"/>
          <w:szCs w:val="18"/>
          <w:lang w:eastAsia="ru-RU"/>
        </w:rPr>
      </w:pPr>
    </w:p>
    <w:p w:rsidR="00F40556" w:rsidRDefault="00F40556" w:rsidP="00CD16C2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18"/>
          <w:szCs w:val="18"/>
          <w:lang w:eastAsia="ru-RU"/>
        </w:rPr>
      </w:pPr>
    </w:p>
    <w:p w:rsidR="00F40556" w:rsidRDefault="00F40556" w:rsidP="00CD16C2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18"/>
          <w:szCs w:val="18"/>
          <w:lang w:eastAsia="ru-RU"/>
        </w:rPr>
      </w:pPr>
    </w:p>
    <w:p w:rsidR="00F40556" w:rsidRDefault="00F40556" w:rsidP="00CD16C2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18"/>
          <w:szCs w:val="18"/>
          <w:lang w:eastAsia="ru-RU"/>
        </w:rPr>
      </w:pPr>
    </w:p>
    <w:p w:rsidR="00F40556" w:rsidRDefault="00F40556" w:rsidP="00CD16C2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18"/>
          <w:szCs w:val="18"/>
          <w:lang w:eastAsia="ru-RU"/>
        </w:rPr>
      </w:pPr>
    </w:p>
    <w:p w:rsidR="00F40556" w:rsidRDefault="00F40556" w:rsidP="00CD16C2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18"/>
          <w:szCs w:val="18"/>
          <w:lang w:eastAsia="ru-RU"/>
        </w:rPr>
      </w:pPr>
    </w:p>
    <w:p w:rsidR="00F40556" w:rsidRDefault="00F40556" w:rsidP="00CD16C2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18"/>
          <w:szCs w:val="18"/>
          <w:lang w:eastAsia="ru-RU"/>
        </w:rPr>
      </w:pPr>
    </w:p>
    <w:p w:rsidR="00F40556" w:rsidRDefault="00F40556" w:rsidP="00CD16C2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Times New Roman" w:hAnsi="Times New Roman"/>
          <w:b/>
          <w:bCs/>
          <w:color w:val="000000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</w:t>
      </w:r>
    </w:p>
    <w:p w:rsidR="00F40556" w:rsidRDefault="00F40556" w:rsidP="00CD16C2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18"/>
          <w:szCs w:val="18"/>
          <w:lang w:eastAsia="ru-RU"/>
        </w:rPr>
      </w:pPr>
    </w:p>
    <w:p w:rsidR="00F40556" w:rsidRPr="00FF1DB5" w:rsidRDefault="00F40556" w:rsidP="00562CE0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Приложение 2</w:t>
      </w:r>
    </w:p>
    <w:p w:rsidR="00F40556" w:rsidRDefault="00F40556" w:rsidP="00562CE0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к А</w:t>
      </w:r>
      <w:r w:rsidRPr="00FF1DB5">
        <w:rPr>
          <w:rFonts w:ascii="Times New Roman" w:hAnsi="Times New Roman"/>
          <w:color w:val="000000"/>
          <w:lang w:eastAsia="ru-RU"/>
        </w:rPr>
        <w:t xml:space="preserve">дминистративному регламенту предоставления </w:t>
      </w:r>
    </w:p>
    <w:p w:rsidR="00F40556" w:rsidRDefault="00F40556" w:rsidP="00562CE0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 w:rsidRPr="00FF1DB5">
        <w:rPr>
          <w:rFonts w:ascii="Times New Roman" w:hAnsi="Times New Roman"/>
          <w:color w:val="000000"/>
          <w:lang w:eastAsia="ru-RU"/>
        </w:rPr>
        <w:t xml:space="preserve">муниципальной услуги «Прием заявлений, постановка </w:t>
      </w:r>
    </w:p>
    <w:p w:rsidR="00F40556" w:rsidRDefault="00F40556" w:rsidP="00562CE0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 w:rsidRPr="00FF1DB5">
        <w:rPr>
          <w:rFonts w:ascii="Times New Roman" w:hAnsi="Times New Roman"/>
          <w:color w:val="000000"/>
          <w:lang w:eastAsia="ru-RU"/>
        </w:rPr>
        <w:t xml:space="preserve">на учет и зачисление детей в образовательные организации, </w:t>
      </w:r>
    </w:p>
    <w:p w:rsidR="00F40556" w:rsidRDefault="00F40556" w:rsidP="00562CE0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 w:rsidRPr="00FF1DB5">
        <w:rPr>
          <w:rFonts w:ascii="Times New Roman" w:hAnsi="Times New Roman"/>
          <w:color w:val="000000"/>
          <w:lang w:eastAsia="ru-RU"/>
        </w:rPr>
        <w:t>реализующие основную образовательную пр</w:t>
      </w:r>
      <w:r>
        <w:rPr>
          <w:rFonts w:ascii="Times New Roman" w:hAnsi="Times New Roman"/>
          <w:color w:val="000000"/>
          <w:lang w:eastAsia="ru-RU"/>
        </w:rPr>
        <w:t xml:space="preserve">ограмму </w:t>
      </w:r>
    </w:p>
    <w:p w:rsidR="00F40556" w:rsidRPr="00FF1DB5" w:rsidRDefault="00F40556" w:rsidP="00562CE0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дошкольного образования</w:t>
      </w:r>
      <w:r w:rsidRPr="00FF1DB5">
        <w:rPr>
          <w:rFonts w:ascii="Times New Roman" w:hAnsi="Times New Roman"/>
          <w:color w:val="000000"/>
          <w:lang w:eastAsia="ru-RU"/>
        </w:rPr>
        <w:t>»</w:t>
      </w:r>
    </w:p>
    <w:p w:rsidR="00F40556" w:rsidRPr="006D18CA" w:rsidRDefault="00F40556" w:rsidP="00CF0FFF">
      <w:pPr>
        <w:spacing w:after="100" w:afterAutospacing="1" w:line="240" w:lineRule="auto"/>
        <w:ind w:left="1701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18"/>
          <w:szCs w:val="18"/>
          <w:lang w:eastAsia="ru-RU"/>
        </w:rPr>
        <w:t xml:space="preserve">    </w:t>
      </w:r>
    </w:p>
    <w:p w:rsidR="00F40556" w:rsidRPr="00562CE0" w:rsidRDefault="00F40556" w:rsidP="00562CE0">
      <w:pPr>
        <w:spacing w:after="0" w:line="240" w:lineRule="auto"/>
        <w:jc w:val="center"/>
        <w:rPr>
          <w:rFonts w:ascii="Times New Roman" w:hAnsi="Times New Roman"/>
          <w:color w:val="000000"/>
          <w:lang w:eastAsia="ru-RU"/>
        </w:rPr>
      </w:pPr>
      <w:r w:rsidRPr="006D18CA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562CE0">
        <w:rPr>
          <w:rFonts w:ascii="Times New Roman" w:hAnsi="Times New Roman"/>
          <w:color w:val="000000"/>
          <w:lang w:eastAsia="ru-RU"/>
        </w:rPr>
        <w:t>Уведомление</w:t>
      </w:r>
    </w:p>
    <w:p w:rsidR="00F40556" w:rsidRPr="00562CE0" w:rsidRDefault="00F40556" w:rsidP="00562CE0">
      <w:pPr>
        <w:spacing w:after="0" w:line="240" w:lineRule="auto"/>
        <w:jc w:val="center"/>
        <w:rPr>
          <w:rFonts w:ascii="Times New Roman" w:hAnsi="Times New Roman"/>
          <w:color w:val="000000"/>
          <w:lang w:eastAsia="ru-RU"/>
        </w:rPr>
      </w:pPr>
      <w:r w:rsidRPr="00562CE0">
        <w:rPr>
          <w:rFonts w:ascii="Times New Roman" w:hAnsi="Times New Roman"/>
          <w:color w:val="000000"/>
          <w:lang w:eastAsia="ru-RU"/>
        </w:rPr>
        <w:t>о регистрации ребенка в электронном реестре в Автоматизированной информационной системе учета по предоставлению муниципальной услуги «Прием заявлений, постановка на учет и зачисление детей в образовательные организации, реализующие образовательную программу дошкольного образования, города Ржева»</w:t>
      </w:r>
    </w:p>
    <w:p w:rsidR="00F40556" w:rsidRPr="006D18CA" w:rsidRDefault="00F40556" w:rsidP="006B08CD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D18CA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                           </w:t>
      </w:r>
      <w:r w:rsidRPr="006D18CA">
        <w:rPr>
          <w:rFonts w:ascii="Times New Roman" w:hAnsi="Times New Roman"/>
          <w:color w:val="000000"/>
          <w:sz w:val="24"/>
          <w:szCs w:val="24"/>
          <w:lang w:eastAsia="ru-RU"/>
        </w:rPr>
        <w:t>от ____________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_____ № _____</w:t>
      </w:r>
      <w:r w:rsidRPr="006D18CA">
        <w:rPr>
          <w:rFonts w:ascii="Times New Roman" w:hAnsi="Times New Roman"/>
          <w:color w:val="000000"/>
          <w:sz w:val="24"/>
          <w:szCs w:val="24"/>
          <w:lang w:eastAsia="ru-RU"/>
        </w:rPr>
        <w:t>______</w:t>
      </w:r>
    </w:p>
    <w:p w:rsidR="00F40556" w:rsidRDefault="00F40556" w:rsidP="00D74BA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D18CA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6D18CA">
        <w:rPr>
          <w:rFonts w:ascii="Times New Roman" w:hAnsi="Times New Roman"/>
          <w:color w:val="000000"/>
          <w:sz w:val="24"/>
          <w:szCs w:val="24"/>
          <w:lang w:eastAsia="ru-RU"/>
        </w:rPr>
        <w:br/>
        <w:t xml:space="preserve">Настоящее уведомление выдано _________________________________________________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</w:t>
      </w:r>
    </w:p>
    <w:p w:rsidR="00F40556" w:rsidRPr="00562CE0" w:rsidRDefault="00F40556" w:rsidP="00D74BA0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</w:t>
      </w:r>
      <w:r w:rsidRPr="00562CE0">
        <w:rPr>
          <w:rFonts w:ascii="Times New Roman" w:hAnsi="Times New Roman"/>
          <w:i/>
          <w:color w:val="000000"/>
          <w:sz w:val="20"/>
          <w:szCs w:val="20"/>
          <w:lang w:eastAsia="ru-RU"/>
        </w:rPr>
        <w:t>фамилия,  имя, отчество  родителя (законного представителя)</w:t>
      </w:r>
      <w:r w:rsidRPr="00562CE0"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 </w:t>
      </w:r>
    </w:p>
    <w:p w:rsidR="00F40556" w:rsidRDefault="00F40556" w:rsidP="00D74BA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D18CA">
        <w:rPr>
          <w:rFonts w:ascii="Times New Roman" w:hAnsi="Times New Roman"/>
          <w:color w:val="000000"/>
          <w:sz w:val="24"/>
          <w:szCs w:val="24"/>
          <w:lang w:eastAsia="ru-RU"/>
        </w:rPr>
        <w:t>в том, что ребенок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__________________________________________________________________                  </w:t>
      </w:r>
    </w:p>
    <w:p w:rsidR="00F40556" w:rsidRDefault="00F40556" w:rsidP="00D74BA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</w:t>
      </w:r>
      <w:r w:rsidRPr="00562CE0">
        <w:rPr>
          <w:rFonts w:ascii="Times New Roman" w:hAnsi="Times New Roman"/>
          <w:i/>
          <w:color w:val="000000"/>
          <w:sz w:val="20"/>
          <w:szCs w:val="20"/>
          <w:lang w:eastAsia="ru-RU"/>
        </w:rPr>
        <w:t>(фамилия, имя, отчество ребенка)</w:t>
      </w:r>
      <w:r w:rsidRPr="006D18C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F40556" w:rsidRDefault="00F40556" w:rsidP="00D74BA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D18CA">
        <w:rPr>
          <w:rFonts w:ascii="Times New Roman" w:hAnsi="Times New Roman"/>
          <w:color w:val="000000"/>
          <w:sz w:val="24"/>
          <w:szCs w:val="24"/>
          <w:lang w:eastAsia="ru-RU"/>
        </w:rPr>
        <w:t>зарегистрирован в электронном реестре в Автоматизированной информационной системе «Е- услуги. Образование», электронный код (номер обращения)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______________________________</w:t>
      </w:r>
      <w:r w:rsidRPr="006D18C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________________________________.</w:t>
      </w:r>
      <w:r w:rsidRPr="006D18CA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6D18CA">
        <w:rPr>
          <w:rFonts w:ascii="Times New Roman" w:hAnsi="Times New Roman"/>
          <w:color w:val="000000"/>
          <w:sz w:val="24"/>
          <w:szCs w:val="24"/>
          <w:lang w:eastAsia="ru-RU"/>
        </w:rPr>
        <w:br/>
        <w:t>По результатам рассмотрения Вашего заявления, в указанный Вами год поступления ребенка в ОО, реализующую образовательную программу дошкольного образования, города Ржева, </w:t>
      </w:r>
      <w:r w:rsidRPr="006D18CA">
        <w:rPr>
          <w:rFonts w:ascii="Times New Roman" w:hAnsi="Times New Roman"/>
          <w:bCs/>
          <w:color w:val="000000"/>
          <w:sz w:val="24"/>
          <w:szCs w:val="24"/>
          <w:lang w:eastAsia="ru-RU"/>
        </w:rPr>
        <w:t>в период с 20 мая по 1 сентября</w:t>
      </w:r>
      <w:r w:rsidRPr="006D18CA">
        <w:rPr>
          <w:rFonts w:ascii="Times New Roman" w:hAnsi="Times New Roman"/>
          <w:color w:val="000000"/>
          <w:sz w:val="24"/>
          <w:szCs w:val="24"/>
          <w:lang w:eastAsia="ru-RU"/>
        </w:rPr>
        <w:t> на ЕПГУ/Региональном портале образовательных услуг Тверской области для Вас будет предоставлена информация о статусе заявления: «Направлен в ДОО №…» в АИС «Е – услуги. Образование». В ином случае Вам будет сообщено (с помощь сотовой и почтовой связи, электронной почты) о результатах работы Комиссии для дальнейшего получения Путевки на Вашего ребенка. </w:t>
      </w:r>
    </w:p>
    <w:p w:rsidR="00F40556" w:rsidRDefault="00F40556" w:rsidP="00D74BA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D18CA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6D18CA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6D18CA">
        <w:rPr>
          <w:rFonts w:ascii="Times New Roman" w:hAnsi="Times New Roman"/>
          <w:bCs/>
          <w:color w:val="000000"/>
          <w:sz w:val="24"/>
          <w:szCs w:val="24"/>
          <w:lang w:eastAsia="ru-RU"/>
        </w:rPr>
        <w:t>Напоминаем,</w:t>
      </w:r>
      <w:r w:rsidRPr="006D18CA">
        <w:rPr>
          <w:rFonts w:ascii="Times New Roman" w:hAnsi="Times New Roman"/>
          <w:color w:val="000000"/>
          <w:sz w:val="24"/>
          <w:szCs w:val="24"/>
          <w:lang w:eastAsia="ru-RU"/>
        </w:rPr>
        <w:t> что основное комплектование проводится, </w:t>
      </w:r>
      <w:r w:rsidRPr="006D18CA">
        <w:rPr>
          <w:rFonts w:ascii="Times New Roman" w:hAnsi="Times New Roman"/>
          <w:bCs/>
          <w:color w:val="000000"/>
          <w:sz w:val="24"/>
          <w:szCs w:val="24"/>
          <w:lang w:eastAsia="ru-RU"/>
        </w:rPr>
        <w:t>в период с 20 мая по 1</w:t>
      </w:r>
      <w:r w:rsidRPr="006D18CA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D18CA">
        <w:rPr>
          <w:rFonts w:ascii="Times New Roman" w:hAnsi="Times New Roman"/>
          <w:bCs/>
          <w:color w:val="000000"/>
          <w:sz w:val="24"/>
          <w:szCs w:val="24"/>
          <w:lang w:eastAsia="ru-RU"/>
        </w:rPr>
        <w:t>сентября</w:t>
      </w:r>
      <w:r w:rsidRPr="006D18CA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,</w:t>
      </w:r>
      <w:r w:rsidRPr="006D18CA">
        <w:rPr>
          <w:rFonts w:ascii="Times New Roman" w:hAnsi="Times New Roman"/>
          <w:color w:val="000000"/>
          <w:sz w:val="24"/>
          <w:szCs w:val="24"/>
          <w:lang w:eastAsia="ru-RU"/>
        </w:rPr>
        <w:t> а дополнительное - в течение календарного года по мере высвобождения мест.</w:t>
      </w:r>
    </w:p>
    <w:p w:rsidR="00F40556" w:rsidRDefault="00F40556" w:rsidP="00D74BA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D18CA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6D18CA">
        <w:rPr>
          <w:rFonts w:ascii="Times New Roman" w:hAnsi="Times New Roman"/>
          <w:color w:val="000000"/>
          <w:sz w:val="24"/>
          <w:szCs w:val="24"/>
          <w:lang w:eastAsia="ru-RU"/>
        </w:rPr>
        <w:br/>
        <w:t> В случае необходимости внесения изменений в заявление, родителю (законному представителю) ребенка, поступающего в ОО в настоящем или последующих годах, необходимо повторно обратиться к специалисту в Отдел образования, ответственному за муниципальную услугу и внести соответствующие изменения.</w:t>
      </w:r>
    </w:p>
    <w:p w:rsidR="00F40556" w:rsidRPr="006D18CA" w:rsidRDefault="00F40556" w:rsidP="00D74BA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18CA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6D18CA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____________________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ab/>
        <w:t>_________________________________</w:t>
      </w:r>
    </w:p>
    <w:p w:rsidR="00F40556" w:rsidRPr="006B08CD" w:rsidRDefault="00F40556" w:rsidP="00A16E0E">
      <w:pPr>
        <w:spacing w:after="0" w:line="240" w:lineRule="auto"/>
        <w:jc w:val="center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6B08CD">
        <w:rPr>
          <w:rFonts w:ascii="Times New Roman" w:hAnsi="Times New Roman"/>
          <w:i/>
          <w:color w:val="000000"/>
          <w:sz w:val="24"/>
          <w:szCs w:val="24"/>
          <w:lang w:eastAsia="ru-RU"/>
        </w:rPr>
        <w:t>число                                                                            подпись (расшифровка подписи)</w:t>
      </w:r>
    </w:p>
    <w:p w:rsidR="00F40556" w:rsidRDefault="00F40556" w:rsidP="00A16E0E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40556" w:rsidRDefault="00F40556" w:rsidP="00A16E0E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40556" w:rsidRPr="006D18CA" w:rsidRDefault="00F40556" w:rsidP="00A16E0E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40556" w:rsidRDefault="00F40556" w:rsidP="00A16E0E">
      <w:pPr>
        <w:spacing w:after="100" w:afterAutospacing="1" w:line="240" w:lineRule="auto"/>
        <w:jc w:val="right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F40556" w:rsidRDefault="00F40556" w:rsidP="002B3826">
      <w:pPr>
        <w:spacing w:after="100" w:afterAutospacing="1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F40556" w:rsidRDefault="00F40556" w:rsidP="002B3826">
      <w:pPr>
        <w:spacing w:after="100" w:afterAutospacing="1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F40556" w:rsidRPr="00FF1DB5" w:rsidRDefault="00F40556" w:rsidP="006B08CD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Приложение 3</w:t>
      </w:r>
    </w:p>
    <w:p w:rsidR="00F40556" w:rsidRDefault="00F40556" w:rsidP="006B08CD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к А</w:t>
      </w:r>
      <w:r w:rsidRPr="00FF1DB5">
        <w:rPr>
          <w:rFonts w:ascii="Times New Roman" w:hAnsi="Times New Roman"/>
          <w:color w:val="000000"/>
          <w:lang w:eastAsia="ru-RU"/>
        </w:rPr>
        <w:t xml:space="preserve">дминистративному регламенту предоставления </w:t>
      </w:r>
    </w:p>
    <w:p w:rsidR="00F40556" w:rsidRDefault="00F40556" w:rsidP="006B08CD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 w:rsidRPr="00FF1DB5">
        <w:rPr>
          <w:rFonts w:ascii="Times New Roman" w:hAnsi="Times New Roman"/>
          <w:color w:val="000000"/>
          <w:lang w:eastAsia="ru-RU"/>
        </w:rPr>
        <w:t xml:space="preserve">муниципальной услуги «Прием заявлений, постановка </w:t>
      </w:r>
    </w:p>
    <w:p w:rsidR="00F40556" w:rsidRDefault="00F40556" w:rsidP="006B08CD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 w:rsidRPr="00FF1DB5">
        <w:rPr>
          <w:rFonts w:ascii="Times New Roman" w:hAnsi="Times New Roman"/>
          <w:color w:val="000000"/>
          <w:lang w:eastAsia="ru-RU"/>
        </w:rPr>
        <w:t xml:space="preserve">на учет и зачисление детей в образовательные организации, </w:t>
      </w:r>
    </w:p>
    <w:p w:rsidR="00F40556" w:rsidRDefault="00F40556" w:rsidP="006B08CD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 w:rsidRPr="00FF1DB5">
        <w:rPr>
          <w:rFonts w:ascii="Times New Roman" w:hAnsi="Times New Roman"/>
          <w:color w:val="000000"/>
          <w:lang w:eastAsia="ru-RU"/>
        </w:rPr>
        <w:t>реализующие основную образовательную пр</w:t>
      </w:r>
      <w:r>
        <w:rPr>
          <w:rFonts w:ascii="Times New Roman" w:hAnsi="Times New Roman"/>
          <w:color w:val="000000"/>
          <w:lang w:eastAsia="ru-RU"/>
        </w:rPr>
        <w:t xml:space="preserve">ограмму </w:t>
      </w:r>
    </w:p>
    <w:p w:rsidR="00F40556" w:rsidRPr="00FF1DB5" w:rsidRDefault="00F40556" w:rsidP="006B08CD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дошкольного образования</w:t>
      </w:r>
      <w:r w:rsidRPr="00FF1DB5">
        <w:rPr>
          <w:rFonts w:ascii="Times New Roman" w:hAnsi="Times New Roman"/>
          <w:color w:val="000000"/>
          <w:lang w:eastAsia="ru-RU"/>
        </w:rPr>
        <w:t>»</w:t>
      </w:r>
    </w:p>
    <w:p w:rsidR="00F40556" w:rsidRPr="00CD16C2" w:rsidRDefault="00F40556" w:rsidP="00A16E0E">
      <w:pPr>
        <w:spacing w:after="100" w:afterAutospacing="1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</w:p>
    <w:p w:rsidR="00F40556" w:rsidRPr="00CD16C2" w:rsidRDefault="00F40556" w:rsidP="00A16E0E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D16C2">
        <w:rPr>
          <w:rFonts w:ascii="Times New Roman" w:hAnsi="Times New Roman"/>
          <w:color w:val="000000"/>
          <w:sz w:val="24"/>
          <w:szCs w:val="24"/>
          <w:lang w:eastAsia="ru-RU"/>
        </w:rPr>
        <w:t>Уведомление </w:t>
      </w:r>
    </w:p>
    <w:p w:rsidR="00F40556" w:rsidRPr="00CD16C2" w:rsidRDefault="00F40556" w:rsidP="00A16E0E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Pr="00CD16C2">
        <w:rPr>
          <w:rFonts w:ascii="Times New Roman" w:hAnsi="Times New Roman"/>
          <w:color w:val="000000"/>
          <w:sz w:val="24"/>
          <w:szCs w:val="24"/>
          <w:lang w:eastAsia="ru-RU"/>
        </w:rPr>
        <w:t>б отказе в предоставлении муниципальной услуги «Прием заявлений, постановка на учет и зачисление детей в образовательные организации, реализующие образовательную программу дошкольного образования» города Ржева</w:t>
      </w:r>
    </w:p>
    <w:p w:rsidR="00F40556" w:rsidRPr="00CD16C2" w:rsidRDefault="00F40556" w:rsidP="00A16E0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D16C2">
        <w:rPr>
          <w:rFonts w:ascii="Times New Roman" w:hAnsi="Times New Roman"/>
          <w:color w:val="000000"/>
          <w:sz w:val="24"/>
          <w:szCs w:val="24"/>
          <w:lang w:eastAsia="ru-RU"/>
        </w:rPr>
        <w:br/>
      </w:r>
    </w:p>
    <w:p w:rsidR="00F40556" w:rsidRPr="00CD16C2" w:rsidRDefault="00F40556" w:rsidP="00A16E0E">
      <w:pPr>
        <w:spacing w:after="100" w:afterAutospacing="1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D16C2">
        <w:rPr>
          <w:rFonts w:ascii="Times New Roman" w:hAnsi="Times New Roman"/>
          <w:color w:val="000000"/>
          <w:sz w:val="24"/>
          <w:szCs w:val="24"/>
          <w:lang w:eastAsia="ru-RU"/>
        </w:rPr>
        <w:t>от _________________ № ____</w:t>
      </w:r>
    </w:p>
    <w:p w:rsidR="00F40556" w:rsidRPr="00E246F9" w:rsidRDefault="00F40556" w:rsidP="00E246F9">
      <w:pPr>
        <w:spacing w:after="0" w:line="240" w:lineRule="auto"/>
        <w:jc w:val="center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CD16C2">
        <w:rPr>
          <w:rFonts w:ascii="Times New Roman" w:hAnsi="Times New Roman"/>
          <w:color w:val="000000"/>
          <w:sz w:val="24"/>
          <w:szCs w:val="24"/>
          <w:lang w:eastAsia="ru-RU"/>
        </w:rPr>
        <w:t>Гр. ____________________________________________________________________________</w:t>
      </w:r>
      <w:r w:rsidRPr="00CD16C2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E246F9">
        <w:rPr>
          <w:rFonts w:ascii="Times New Roman" w:hAnsi="Times New Roman"/>
          <w:i/>
          <w:color w:val="000000"/>
          <w:sz w:val="24"/>
          <w:szCs w:val="24"/>
          <w:vertAlign w:val="subscript"/>
          <w:lang w:eastAsia="ru-RU"/>
        </w:rPr>
        <w:t>(ФАМИЛИЯ, ИМЯ, ОТЧЕСТВО)</w:t>
      </w:r>
    </w:p>
    <w:p w:rsidR="00F40556" w:rsidRDefault="00F40556" w:rsidP="00A16E0E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40556" w:rsidRPr="00CD16C2" w:rsidRDefault="00F40556" w:rsidP="00A16E0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D16C2">
        <w:rPr>
          <w:rFonts w:ascii="Times New Roman" w:hAnsi="Times New Roman"/>
          <w:color w:val="000000"/>
          <w:sz w:val="24"/>
          <w:szCs w:val="24"/>
          <w:lang w:eastAsia="ru-RU"/>
        </w:rPr>
        <w:t>отказано в предоставлении муниципальной услуги по причине:</w:t>
      </w:r>
      <w:r w:rsidRPr="00CD16C2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CD16C2">
        <w:rPr>
          <w:rFonts w:ascii="Times New Roman" w:hAnsi="Times New Roman"/>
          <w:color w:val="000000"/>
          <w:sz w:val="24"/>
          <w:szCs w:val="24"/>
          <w:lang w:eastAsia="ru-RU"/>
        </w:rPr>
        <w:br/>
        <w:t>______________________________________________________________________________________________________________________________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_____________________________</w:t>
      </w:r>
      <w:r w:rsidRPr="00CD16C2">
        <w:rPr>
          <w:rFonts w:ascii="Times New Roman" w:hAnsi="Times New Roman"/>
          <w:color w:val="000000"/>
          <w:sz w:val="24"/>
          <w:szCs w:val="24"/>
          <w:lang w:eastAsia="ru-RU"/>
        </w:rPr>
        <w:br/>
      </w:r>
    </w:p>
    <w:p w:rsidR="00F40556" w:rsidRPr="00CD16C2" w:rsidRDefault="00F40556" w:rsidP="00013B7A">
      <w:p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D16C2">
        <w:rPr>
          <w:rFonts w:ascii="Times New Roman" w:hAnsi="Times New Roman"/>
          <w:color w:val="000000"/>
          <w:sz w:val="24"/>
          <w:szCs w:val="24"/>
          <w:lang w:eastAsia="ru-RU"/>
        </w:rPr>
        <w:t>число______________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под</w:t>
      </w:r>
      <w:r w:rsidRPr="00CD16C2">
        <w:rPr>
          <w:rFonts w:ascii="Times New Roman" w:hAnsi="Times New Roman"/>
          <w:color w:val="000000"/>
          <w:sz w:val="24"/>
          <w:szCs w:val="24"/>
          <w:lang w:eastAsia="ru-RU"/>
        </w:rPr>
        <w:t>пись____________ (расшифровка подписи)__________________</w:t>
      </w:r>
    </w:p>
    <w:p w:rsidR="00F40556" w:rsidRDefault="00F40556" w:rsidP="00A16E0E">
      <w:pPr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ru-RU"/>
        </w:rPr>
      </w:pPr>
    </w:p>
    <w:p w:rsidR="00F40556" w:rsidRPr="00A16E0E" w:rsidRDefault="00F40556" w:rsidP="00013B7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40556" w:rsidRDefault="00F40556" w:rsidP="00013B7A">
      <w:pPr>
        <w:spacing w:after="100" w:afterAutospacing="1" w:line="240" w:lineRule="auto"/>
        <w:jc w:val="right"/>
        <w:rPr>
          <w:rFonts w:ascii="Times New Roman" w:hAnsi="Times New Roman"/>
          <w:b/>
          <w:bCs/>
          <w:color w:val="000000"/>
          <w:sz w:val="18"/>
          <w:szCs w:val="18"/>
          <w:lang w:eastAsia="ru-RU"/>
        </w:rPr>
      </w:pPr>
    </w:p>
    <w:p w:rsidR="00F40556" w:rsidRDefault="00F40556" w:rsidP="00013B7A">
      <w:pPr>
        <w:spacing w:after="100" w:afterAutospacing="1" w:line="240" w:lineRule="auto"/>
        <w:jc w:val="right"/>
        <w:rPr>
          <w:rFonts w:ascii="Times New Roman" w:hAnsi="Times New Roman"/>
          <w:b/>
          <w:bCs/>
          <w:color w:val="000000"/>
          <w:sz w:val="18"/>
          <w:szCs w:val="18"/>
          <w:lang w:eastAsia="ru-RU"/>
        </w:rPr>
      </w:pPr>
    </w:p>
    <w:p w:rsidR="00F40556" w:rsidRDefault="00F40556" w:rsidP="00013B7A">
      <w:pPr>
        <w:spacing w:after="100" w:afterAutospacing="1" w:line="240" w:lineRule="auto"/>
        <w:jc w:val="right"/>
        <w:rPr>
          <w:rFonts w:ascii="Times New Roman" w:hAnsi="Times New Roman"/>
          <w:b/>
          <w:bCs/>
          <w:color w:val="000000"/>
          <w:sz w:val="18"/>
          <w:szCs w:val="18"/>
          <w:lang w:eastAsia="ru-RU"/>
        </w:rPr>
      </w:pPr>
    </w:p>
    <w:p w:rsidR="00F40556" w:rsidRDefault="00F40556" w:rsidP="00013B7A">
      <w:pPr>
        <w:spacing w:after="100" w:afterAutospacing="1" w:line="240" w:lineRule="auto"/>
        <w:jc w:val="right"/>
        <w:rPr>
          <w:rFonts w:ascii="Times New Roman" w:hAnsi="Times New Roman"/>
          <w:b/>
          <w:bCs/>
          <w:color w:val="000000"/>
          <w:sz w:val="18"/>
          <w:szCs w:val="18"/>
          <w:lang w:eastAsia="ru-RU"/>
        </w:rPr>
      </w:pPr>
    </w:p>
    <w:p w:rsidR="00F40556" w:rsidRDefault="00F40556" w:rsidP="00013B7A">
      <w:pPr>
        <w:spacing w:after="100" w:afterAutospacing="1" w:line="240" w:lineRule="auto"/>
        <w:jc w:val="right"/>
        <w:rPr>
          <w:rFonts w:ascii="Times New Roman" w:hAnsi="Times New Roman"/>
          <w:b/>
          <w:bCs/>
          <w:color w:val="000000"/>
          <w:sz w:val="18"/>
          <w:szCs w:val="18"/>
          <w:lang w:eastAsia="ru-RU"/>
        </w:rPr>
      </w:pPr>
    </w:p>
    <w:p w:rsidR="00F40556" w:rsidRDefault="00F40556" w:rsidP="00013B7A">
      <w:pPr>
        <w:spacing w:after="100" w:afterAutospacing="1" w:line="240" w:lineRule="auto"/>
        <w:jc w:val="right"/>
        <w:rPr>
          <w:rFonts w:ascii="Times New Roman" w:hAnsi="Times New Roman"/>
          <w:b/>
          <w:bCs/>
          <w:color w:val="000000"/>
          <w:sz w:val="18"/>
          <w:szCs w:val="18"/>
          <w:lang w:eastAsia="ru-RU"/>
        </w:rPr>
      </w:pPr>
    </w:p>
    <w:p w:rsidR="00F40556" w:rsidRDefault="00F40556" w:rsidP="00013B7A">
      <w:pPr>
        <w:spacing w:after="100" w:afterAutospacing="1" w:line="240" w:lineRule="auto"/>
        <w:jc w:val="right"/>
        <w:rPr>
          <w:rFonts w:ascii="Times New Roman" w:hAnsi="Times New Roman"/>
          <w:b/>
          <w:bCs/>
          <w:color w:val="000000"/>
          <w:sz w:val="18"/>
          <w:szCs w:val="18"/>
          <w:lang w:eastAsia="ru-RU"/>
        </w:rPr>
      </w:pPr>
    </w:p>
    <w:p w:rsidR="00F40556" w:rsidRDefault="00F40556" w:rsidP="00013B7A">
      <w:pPr>
        <w:spacing w:after="100" w:afterAutospacing="1" w:line="240" w:lineRule="auto"/>
        <w:jc w:val="right"/>
        <w:rPr>
          <w:rFonts w:ascii="Times New Roman" w:hAnsi="Times New Roman"/>
          <w:b/>
          <w:bCs/>
          <w:color w:val="000000"/>
          <w:sz w:val="18"/>
          <w:szCs w:val="18"/>
          <w:lang w:eastAsia="ru-RU"/>
        </w:rPr>
      </w:pPr>
    </w:p>
    <w:p w:rsidR="00F40556" w:rsidRDefault="00F40556" w:rsidP="00013B7A">
      <w:pPr>
        <w:spacing w:after="100" w:afterAutospacing="1" w:line="240" w:lineRule="auto"/>
        <w:jc w:val="right"/>
        <w:rPr>
          <w:rFonts w:ascii="Times New Roman" w:hAnsi="Times New Roman"/>
          <w:b/>
          <w:bCs/>
          <w:color w:val="000000"/>
          <w:sz w:val="18"/>
          <w:szCs w:val="18"/>
          <w:lang w:eastAsia="ru-RU"/>
        </w:rPr>
      </w:pPr>
    </w:p>
    <w:p w:rsidR="00F40556" w:rsidRDefault="00F40556" w:rsidP="00013B7A">
      <w:pPr>
        <w:spacing w:after="100" w:afterAutospacing="1" w:line="240" w:lineRule="auto"/>
        <w:jc w:val="right"/>
        <w:rPr>
          <w:rFonts w:ascii="Times New Roman" w:hAnsi="Times New Roman"/>
          <w:b/>
          <w:bCs/>
          <w:color w:val="000000"/>
          <w:sz w:val="18"/>
          <w:szCs w:val="18"/>
          <w:lang w:eastAsia="ru-RU"/>
        </w:rPr>
      </w:pPr>
    </w:p>
    <w:p w:rsidR="00F40556" w:rsidRDefault="00F40556" w:rsidP="00013B7A">
      <w:pPr>
        <w:spacing w:after="100" w:afterAutospacing="1" w:line="240" w:lineRule="auto"/>
        <w:jc w:val="right"/>
        <w:rPr>
          <w:rFonts w:ascii="Times New Roman" w:hAnsi="Times New Roman"/>
          <w:b/>
          <w:bCs/>
          <w:color w:val="000000"/>
          <w:sz w:val="18"/>
          <w:szCs w:val="18"/>
          <w:lang w:eastAsia="ru-RU"/>
        </w:rPr>
      </w:pPr>
    </w:p>
    <w:p w:rsidR="00F40556" w:rsidRDefault="00F40556" w:rsidP="00013B7A">
      <w:pPr>
        <w:spacing w:after="100" w:afterAutospacing="1" w:line="240" w:lineRule="auto"/>
        <w:jc w:val="right"/>
        <w:rPr>
          <w:rFonts w:ascii="Times New Roman" w:hAnsi="Times New Roman"/>
          <w:b/>
          <w:bCs/>
          <w:color w:val="000000"/>
          <w:sz w:val="18"/>
          <w:szCs w:val="18"/>
          <w:lang w:eastAsia="ru-RU"/>
        </w:rPr>
      </w:pPr>
    </w:p>
    <w:p w:rsidR="00F40556" w:rsidRDefault="00F40556" w:rsidP="002B3826">
      <w:pPr>
        <w:spacing w:after="100" w:afterAutospacing="1" w:line="240" w:lineRule="auto"/>
        <w:rPr>
          <w:rFonts w:ascii="Times New Roman" w:hAnsi="Times New Roman"/>
          <w:b/>
          <w:bCs/>
          <w:color w:val="000000"/>
          <w:szCs w:val="18"/>
          <w:lang w:eastAsia="ru-RU"/>
        </w:rPr>
      </w:pPr>
    </w:p>
    <w:p w:rsidR="00F40556" w:rsidRDefault="00F40556" w:rsidP="002B3826">
      <w:pPr>
        <w:spacing w:after="100" w:afterAutospacing="1" w:line="240" w:lineRule="auto"/>
        <w:rPr>
          <w:rFonts w:ascii="Times New Roman" w:hAnsi="Times New Roman"/>
          <w:b/>
          <w:bCs/>
          <w:color w:val="000000"/>
          <w:szCs w:val="18"/>
          <w:lang w:eastAsia="ru-RU"/>
        </w:rPr>
      </w:pPr>
    </w:p>
    <w:p w:rsidR="00F40556" w:rsidRPr="00FF1DB5" w:rsidRDefault="00F40556" w:rsidP="00E246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Приложение 4</w:t>
      </w:r>
    </w:p>
    <w:p w:rsidR="00F40556" w:rsidRDefault="00F40556" w:rsidP="00E246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к А</w:t>
      </w:r>
      <w:r w:rsidRPr="00FF1DB5">
        <w:rPr>
          <w:rFonts w:ascii="Times New Roman" w:hAnsi="Times New Roman"/>
          <w:color w:val="000000"/>
          <w:lang w:eastAsia="ru-RU"/>
        </w:rPr>
        <w:t xml:space="preserve">дминистративному регламенту предоставления </w:t>
      </w:r>
    </w:p>
    <w:p w:rsidR="00F40556" w:rsidRDefault="00F40556" w:rsidP="00E246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 w:rsidRPr="00FF1DB5">
        <w:rPr>
          <w:rFonts w:ascii="Times New Roman" w:hAnsi="Times New Roman"/>
          <w:color w:val="000000"/>
          <w:lang w:eastAsia="ru-RU"/>
        </w:rPr>
        <w:t xml:space="preserve">муниципальной услуги «Прием заявлений, постановка </w:t>
      </w:r>
    </w:p>
    <w:p w:rsidR="00F40556" w:rsidRDefault="00F40556" w:rsidP="00E246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 w:rsidRPr="00FF1DB5">
        <w:rPr>
          <w:rFonts w:ascii="Times New Roman" w:hAnsi="Times New Roman"/>
          <w:color w:val="000000"/>
          <w:lang w:eastAsia="ru-RU"/>
        </w:rPr>
        <w:t xml:space="preserve">на учет и зачисление детей в образовательные организации, </w:t>
      </w:r>
    </w:p>
    <w:p w:rsidR="00F40556" w:rsidRDefault="00F40556" w:rsidP="00E246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 w:rsidRPr="00FF1DB5">
        <w:rPr>
          <w:rFonts w:ascii="Times New Roman" w:hAnsi="Times New Roman"/>
          <w:color w:val="000000"/>
          <w:lang w:eastAsia="ru-RU"/>
        </w:rPr>
        <w:t>реализующие основную образовательную пр</w:t>
      </w:r>
      <w:r>
        <w:rPr>
          <w:rFonts w:ascii="Times New Roman" w:hAnsi="Times New Roman"/>
          <w:color w:val="000000"/>
          <w:lang w:eastAsia="ru-RU"/>
        </w:rPr>
        <w:t xml:space="preserve">ограмму </w:t>
      </w:r>
    </w:p>
    <w:p w:rsidR="00F40556" w:rsidRPr="00FF1DB5" w:rsidRDefault="00F40556" w:rsidP="00E246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дошкольного образования</w:t>
      </w:r>
      <w:r w:rsidRPr="00FF1DB5">
        <w:rPr>
          <w:rFonts w:ascii="Times New Roman" w:hAnsi="Times New Roman"/>
          <w:color w:val="000000"/>
          <w:lang w:eastAsia="ru-RU"/>
        </w:rPr>
        <w:t>»</w:t>
      </w:r>
    </w:p>
    <w:p w:rsidR="00F40556" w:rsidRPr="002B3826" w:rsidRDefault="00F40556" w:rsidP="00C41B98">
      <w:pPr>
        <w:spacing w:after="100" w:afterAutospacing="1" w:line="240" w:lineRule="auto"/>
        <w:jc w:val="right"/>
        <w:rPr>
          <w:rFonts w:ascii="Times New Roman" w:hAnsi="Times New Roman"/>
          <w:b/>
          <w:szCs w:val="18"/>
          <w:lang w:eastAsia="ru-RU"/>
        </w:rPr>
      </w:pPr>
      <w:r w:rsidRPr="00CF0FFF">
        <w:rPr>
          <w:rFonts w:ascii="Times New Roman" w:hAnsi="Times New Roman"/>
          <w:color w:val="000000"/>
          <w:szCs w:val="18"/>
          <w:lang w:eastAsia="ru-RU"/>
        </w:rPr>
        <w:br/>
      </w:r>
      <w:r w:rsidRPr="002B3826">
        <w:rPr>
          <w:rFonts w:ascii="Times New Roman" w:hAnsi="Times New Roman"/>
          <w:b/>
          <w:szCs w:val="18"/>
          <w:lang w:eastAsia="ru-RU"/>
        </w:rPr>
        <w:t xml:space="preserve">                                                                                   В Отдел образования администрации города Ржева</w:t>
      </w:r>
    </w:p>
    <w:p w:rsidR="00F40556" w:rsidRPr="00CF0FFF" w:rsidRDefault="00F40556" w:rsidP="00013B7A">
      <w:pPr>
        <w:tabs>
          <w:tab w:val="right" w:pos="567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Cs w:val="18"/>
          <w:lang w:eastAsia="ru-RU"/>
        </w:rPr>
      </w:pPr>
      <w:r w:rsidRPr="00CF0FFF">
        <w:rPr>
          <w:rFonts w:ascii="Times New Roman" w:hAnsi="Times New Roman"/>
          <w:szCs w:val="18"/>
          <w:lang w:eastAsia="ru-RU"/>
        </w:rPr>
        <w:t xml:space="preserve">от </w:t>
      </w:r>
      <w:r w:rsidRPr="00CF0FFF">
        <w:rPr>
          <w:rFonts w:ascii="Times New Roman" w:hAnsi="Times New Roman"/>
          <w:szCs w:val="18"/>
          <w:u w:val="single"/>
          <w:lang w:eastAsia="ru-RU"/>
        </w:rPr>
        <w:tab/>
      </w:r>
    </w:p>
    <w:p w:rsidR="00F40556" w:rsidRPr="00CF0FFF" w:rsidRDefault="00F40556" w:rsidP="00013B7A">
      <w:pPr>
        <w:tabs>
          <w:tab w:val="right" w:pos="567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Cs w:val="18"/>
          <w:u w:val="single"/>
          <w:lang w:eastAsia="ru-RU"/>
        </w:rPr>
      </w:pPr>
      <w:r w:rsidRPr="00CF0FFF">
        <w:rPr>
          <w:rFonts w:ascii="Times New Roman" w:hAnsi="Times New Roman"/>
          <w:szCs w:val="18"/>
          <w:lang w:eastAsia="ru-RU"/>
        </w:rPr>
        <w:t xml:space="preserve">зарегистрированного по адресу: </w:t>
      </w:r>
      <w:r w:rsidRPr="00CF0FFF">
        <w:rPr>
          <w:rFonts w:ascii="Times New Roman" w:hAnsi="Times New Roman"/>
          <w:szCs w:val="18"/>
          <w:u w:val="single"/>
          <w:lang w:eastAsia="ru-RU"/>
        </w:rPr>
        <w:tab/>
      </w:r>
    </w:p>
    <w:p w:rsidR="00F40556" w:rsidRPr="00CF0FFF" w:rsidRDefault="00F40556" w:rsidP="00013B7A">
      <w:pPr>
        <w:tabs>
          <w:tab w:val="right" w:pos="567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Cs w:val="18"/>
          <w:u w:val="single"/>
          <w:lang w:eastAsia="ru-RU"/>
        </w:rPr>
      </w:pPr>
      <w:r w:rsidRPr="00CF0FFF">
        <w:rPr>
          <w:rFonts w:ascii="Times New Roman" w:hAnsi="Times New Roman"/>
          <w:szCs w:val="18"/>
          <w:u w:val="single"/>
          <w:lang w:eastAsia="ru-RU"/>
        </w:rPr>
        <w:tab/>
      </w:r>
    </w:p>
    <w:p w:rsidR="00F40556" w:rsidRPr="00CF0FFF" w:rsidRDefault="00F40556" w:rsidP="00013B7A">
      <w:pPr>
        <w:tabs>
          <w:tab w:val="right" w:pos="567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Cs w:val="18"/>
          <w:lang w:eastAsia="ru-RU"/>
        </w:rPr>
      </w:pPr>
      <w:r w:rsidRPr="00CF0FFF">
        <w:rPr>
          <w:rFonts w:ascii="Times New Roman" w:hAnsi="Times New Roman"/>
          <w:szCs w:val="18"/>
          <w:lang w:eastAsia="ru-RU"/>
        </w:rPr>
        <w:t>Удостоверение личности: __________________________</w:t>
      </w:r>
    </w:p>
    <w:p w:rsidR="00F40556" w:rsidRPr="00CF0FFF" w:rsidRDefault="00F40556" w:rsidP="00013B7A">
      <w:pPr>
        <w:tabs>
          <w:tab w:val="right" w:pos="567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Cs w:val="18"/>
          <w:u w:val="single"/>
          <w:lang w:eastAsia="ru-RU"/>
        </w:rPr>
      </w:pPr>
      <w:r w:rsidRPr="00CF0FFF">
        <w:rPr>
          <w:rFonts w:ascii="Times New Roman" w:hAnsi="Times New Roman"/>
          <w:szCs w:val="18"/>
          <w:lang w:eastAsia="ru-RU"/>
        </w:rPr>
        <w:t>Выдано: __________________________</w:t>
      </w:r>
    </w:p>
    <w:p w:rsidR="00F40556" w:rsidRPr="00CF0FFF" w:rsidRDefault="00F40556" w:rsidP="00013B7A">
      <w:pPr>
        <w:tabs>
          <w:tab w:val="right" w:pos="567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Cs w:val="18"/>
          <w:lang w:eastAsia="ru-RU"/>
        </w:rPr>
      </w:pPr>
      <w:r w:rsidRPr="00CF0FFF">
        <w:rPr>
          <w:rFonts w:ascii="Times New Roman" w:hAnsi="Times New Roman"/>
          <w:szCs w:val="18"/>
          <w:lang w:eastAsia="ru-RU"/>
        </w:rPr>
        <w:t>________________________________________________________________________________</w:t>
      </w:r>
    </w:p>
    <w:p w:rsidR="00F40556" w:rsidRPr="00CF0FFF" w:rsidRDefault="00F40556" w:rsidP="00013B7A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szCs w:val="18"/>
          <w:lang w:eastAsia="ru-RU"/>
        </w:rPr>
      </w:pPr>
    </w:p>
    <w:p w:rsidR="00F40556" w:rsidRPr="00E246F9" w:rsidRDefault="00F40556" w:rsidP="00E246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Cs w:val="18"/>
          <w:lang w:eastAsia="ru-RU"/>
        </w:rPr>
      </w:pPr>
      <w:r w:rsidRPr="00E246F9">
        <w:rPr>
          <w:rFonts w:ascii="Times New Roman" w:hAnsi="Times New Roman"/>
          <w:b/>
          <w:szCs w:val="18"/>
          <w:lang w:eastAsia="ru-RU"/>
        </w:rPr>
        <w:t>Заявление о согласии н</w:t>
      </w:r>
      <w:r>
        <w:rPr>
          <w:rFonts w:ascii="Times New Roman" w:hAnsi="Times New Roman"/>
          <w:b/>
          <w:szCs w:val="18"/>
          <w:lang w:eastAsia="ru-RU"/>
        </w:rPr>
        <w:t>а обработку персональных данных</w:t>
      </w:r>
    </w:p>
    <w:p w:rsidR="00F40556" w:rsidRPr="00CF0FFF" w:rsidRDefault="00F40556" w:rsidP="00013B7A">
      <w:pPr>
        <w:tabs>
          <w:tab w:val="left" w:pos="7938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Cs w:val="18"/>
          <w:lang w:eastAsia="ru-RU"/>
        </w:rPr>
      </w:pPr>
      <w:r w:rsidRPr="00CF0FFF">
        <w:rPr>
          <w:rFonts w:ascii="Times New Roman" w:hAnsi="Times New Roman"/>
          <w:szCs w:val="18"/>
          <w:lang w:eastAsia="ru-RU"/>
        </w:rPr>
        <w:t xml:space="preserve">Настоящим заявлением я, ____________________________________________, своей волей и в своем интересе даю согласие на обработку моих персональных данных органам управления образования </w:t>
      </w:r>
      <w:r w:rsidRPr="00CF0FFF">
        <w:rPr>
          <w:rFonts w:ascii="Times New Roman" w:hAnsi="Times New Roman"/>
          <w:szCs w:val="18"/>
          <w:u w:val="single"/>
          <w:lang w:eastAsia="ru-RU"/>
        </w:rPr>
        <w:tab/>
      </w:r>
      <w:r w:rsidRPr="00CF0FFF">
        <w:rPr>
          <w:rFonts w:ascii="Times New Roman" w:hAnsi="Times New Roman"/>
          <w:szCs w:val="18"/>
          <w:lang w:eastAsia="ru-RU"/>
        </w:rPr>
        <w:t>.</w:t>
      </w:r>
    </w:p>
    <w:p w:rsidR="00F40556" w:rsidRPr="00CF0FFF" w:rsidRDefault="00F40556" w:rsidP="00013B7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Cs w:val="18"/>
          <w:lang w:eastAsia="ru-RU"/>
        </w:rPr>
      </w:pPr>
      <w:r w:rsidRPr="00CF0FFF">
        <w:rPr>
          <w:rFonts w:ascii="Times New Roman" w:hAnsi="Times New Roman"/>
          <w:szCs w:val="18"/>
          <w:lang w:eastAsia="ru-RU"/>
        </w:rPr>
        <w:t>Цель обработки персональных данных: обеспечение соблюдения законов и иных нормативных правовых актов РФ, постановка в очередь и зачисление в образовательные учреждения.</w:t>
      </w:r>
    </w:p>
    <w:p w:rsidR="00F40556" w:rsidRPr="00CF0FFF" w:rsidRDefault="00F40556" w:rsidP="00013B7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Cs w:val="18"/>
          <w:lang w:eastAsia="ru-RU"/>
        </w:rPr>
      </w:pPr>
      <w:r w:rsidRPr="00CF0FFF">
        <w:rPr>
          <w:rFonts w:ascii="Times New Roman" w:hAnsi="Times New Roman"/>
          <w:szCs w:val="18"/>
          <w:lang w:eastAsia="ru-RU"/>
        </w:rPr>
        <w:t xml:space="preserve">Перечень персональных данных, на обработку которых дано настоящее согласие: </w:t>
      </w:r>
    </w:p>
    <w:p w:rsidR="00F40556" w:rsidRPr="00CF0FFF" w:rsidRDefault="00F40556" w:rsidP="00013B7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18"/>
          <w:lang w:eastAsia="ru-RU"/>
        </w:rPr>
      </w:pPr>
      <w:r w:rsidRPr="00CF0FFF">
        <w:rPr>
          <w:rFonts w:ascii="Times New Roman" w:hAnsi="Times New Roman"/>
          <w:szCs w:val="18"/>
          <w:lang w:eastAsia="ru-RU"/>
        </w:rPr>
        <w:t>фамилия, имя, отчество заявителя и/или законного представителя ребенка;</w:t>
      </w:r>
    </w:p>
    <w:p w:rsidR="00F40556" w:rsidRPr="00CF0FFF" w:rsidRDefault="00F40556" w:rsidP="00013B7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18"/>
          <w:lang w:eastAsia="ru-RU"/>
        </w:rPr>
      </w:pPr>
      <w:r w:rsidRPr="00CF0FFF">
        <w:rPr>
          <w:rFonts w:ascii="Times New Roman" w:hAnsi="Times New Roman"/>
          <w:szCs w:val="18"/>
          <w:lang w:eastAsia="ru-RU"/>
        </w:rPr>
        <w:t>данные документа, удостоверяющего личность заявителя и/или законного представителя ребенка;</w:t>
      </w:r>
    </w:p>
    <w:p w:rsidR="00F40556" w:rsidRPr="00CF0FFF" w:rsidRDefault="00F40556" w:rsidP="00013B7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18"/>
          <w:lang w:eastAsia="ru-RU"/>
        </w:rPr>
      </w:pPr>
      <w:r w:rsidRPr="00CF0FFF">
        <w:rPr>
          <w:rFonts w:ascii="Times New Roman" w:hAnsi="Times New Roman"/>
          <w:szCs w:val="18"/>
          <w:lang w:eastAsia="ru-RU"/>
        </w:rPr>
        <w:t>данные о родстве ребенка с законным представителем ребенка;</w:t>
      </w:r>
    </w:p>
    <w:p w:rsidR="00F40556" w:rsidRPr="00CF0FFF" w:rsidRDefault="00F40556" w:rsidP="00013B7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18"/>
          <w:lang w:eastAsia="ru-RU"/>
        </w:rPr>
      </w:pPr>
      <w:r w:rsidRPr="00CF0FFF">
        <w:rPr>
          <w:rFonts w:ascii="Times New Roman" w:hAnsi="Times New Roman"/>
          <w:szCs w:val="18"/>
          <w:lang w:eastAsia="ru-RU"/>
        </w:rPr>
        <w:t>фамилия, имя, отчество ребенка;</w:t>
      </w:r>
    </w:p>
    <w:p w:rsidR="00F40556" w:rsidRPr="00CF0FFF" w:rsidRDefault="00F40556" w:rsidP="00013B7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18"/>
          <w:lang w:eastAsia="ru-RU"/>
        </w:rPr>
      </w:pPr>
      <w:r w:rsidRPr="00CF0FFF">
        <w:rPr>
          <w:rFonts w:ascii="Times New Roman" w:hAnsi="Times New Roman"/>
          <w:szCs w:val="18"/>
          <w:lang w:eastAsia="ru-RU"/>
        </w:rPr>
        <w:t>данные документа, удостоверяющего личность ребенка;</w:t>
      </w:r>
    </w:p>
    <w:p w:rsidR="00F40556" w:rsidRPr="00CF0FFF" w:rsidRDefault="00F40556" w:rsidP="00013B7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18"/>
          <w:lang w:eastAsia="ru-RU"/>
        </w:rPr>
      </w:pPr>
      <w:r w:rsidRPr="00CF0FFF">
        <w:rPr>
          <w:rFonts w:ascii="Times New Roman" w:hAnsi="Times New Roman"/>
          <w:szCs w:val="18"/>
          <w:lang w:eastAsia="ru-RU"/>
        </w:rPr>
        <w:t>сведения о контактных данных заявителя и/или законного представителя ребенка;</w:t>
      </w:r>
    </w:p>
    <w:p w:rsidR="00F40556" w:rsidRPr="00CF0FFF" w:rsidRDefault="00F40556" w:rsidP="00013B7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18"/>
          <w:lang w:eastAsia="ru-RU"/>
        </w:rPr>
      </w:pPr>
      <w:r w:rsidRPr="00CF0FFF">
        <w:rPr>
          <w:rFonts w:ascii="Times New Roman" w:hAnsi="Times New Roman"/>
          <w:szCs w:val="18"/>
          <w:lang w:eastAsia="ru-RU"/>
        </w:rPr>
        <w:t>сведения о месте жительства ребенка, заявителя и/или законного представителя ребенка.</w:t>
      </w:r>
    </w:p>
    <w:p w:rsidR="00F40556" w:rsidRDefault="00F40556" w:rsidP="00013B7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Cs w:val="18"/>
          <w:lang w:eastAsia="ru-RU"/>
        </w:rPr>
      </w:pPr>
    </w:p>
    <w:p w:rsidR="00F40556" w:rsidRPr="00CF0FFF" w:rsidRDefault="00F40556" w:rsidP="002B38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18"/>
          <w:lang w:eastAsia="ru-RU"/>
        </w:rPr>
      </w:pPr>
      <w:r w:rsidRPr="00CF0FFF">
        <w:rPr>
          <w:rFonts w:ascii="Times New Roman" w:hAnsi="Times New Roman"/>
          <w:szCs w:val="18"/>
          <w:lang w:eastAsia="ru-RU"/>
        </w:rPr>
        <w:t xml:space="preserve">Перечень действий с персональными данными, на совершение которых дается согласие: сбор, систематизация, накопление, хранение, уточнение (обновление, изменение), использование, распространение (в том числе передача), обезличивание, блокирование, уничтожение персональных данных. </w:t>
      </w:r>
    </w:p>
    <w:p w:rsidR="00F40556" w:rsidRPr="00CF0FFF" w:rsidRDefault="00F40556" w:rsidP="00013B7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Cs w:val="18"/>
          <w:lang w:eastAsia="ru-RU"/>
        </w:rPr>
      </w:pPr>
      <w:r w:rsidRPr="00CF0FFF">
        <w:rPr>
          <w:rFonts w:ascii="Times New Roman" w:hAnsi="Times New Roman"/>
          <w:szCs w:val="18"/>
          <w:lang w:eastAsia="ru-RU"/>
        </w:rPr>
        <w:t>Способы обработки персональных данных: на бумажных носителях; в информационных системах персональных данных с использованием и без использования средств автоматизации, а также смешанным способом; при участии и при непосредственном участии человека.</w:t>
      </w:r>
    </w:p>
    <w:p w:rsidR="00F40556" w:rsidRPr="00CF0FFF" w:rsidRDefault="00F40556" w:rsidP="00013B7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Cs w:val="18"/>
          <w:lang w:eastAsia="ru-RU"/>
        </w:rPr>
      </w:pPr>
      <w:r w:rsidRPr="00CF0FFF">
        <w:rPr>
          <w:rFonts w:ascii="Times New Roman" w:hAnsi="Times New Roman"/>
          <w:szCs w:val="18"/>
          <w:lang w:eastAsia="ru-RU"/>
        </w:rPr>
        <w:t>Срок, в течение которого действует согласие: до достижения цели обработки персональных данных или до момента утраты необходимости в их достижении.</w:t>
      </w:r>
    </w:p>
    <w:p w:rsidR="00F40556" w:rsidRPr="00CF0FFF" w:rsidRDefault="00F40556" w:rsidP="00013B7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Cs w:val="18"/>
          <w:lang w:eastAsia="ru-RU"/>
        </w:rPr>
      </w:pPr>
      <w:r w:rsidRPr="00CF0FFF">
        <w:rPr>
          <w:rFonts w:ascii="Times New Roman" w:hAnsi="Times New Roman"/>
          <w:szCs w:val="18"/>
          <w:lang w:eastAsia="ru-RU"/>
        </w:rPr>
        <w:t>Настоящее согласие может быть отозвано мной путем подачи в органы управления образованием письменного заявления об отзыве согласия.</w:t>
      </w:r>
    </w:p>
    <w:p w:rsidR="00F40556" w:rsidRDefault="00F40556" w:rsidP="00013B7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Cs w:val="18"/>
          <w:lang w:eastAsia="ru-RU"/>
        </w:rPr>
      </w:pPr>
      <w:r w:rsidRPr="00CF0FFF">
        <w:rPr>
          <w:rFonts w:ascii="Times New Roman" w:hAnsi="Times New Roman"/>
          <w:szCs w:val="18"/>
          <w:lang w:eastAsia="ru-RU"/>
        </w:rPr>
        <w:t>Дата_______________</w:t>
      </w:r>
    </w:p>
    <w:p w:rsidR="00F40556" w:rsidRDefault="00F40556" w:rsidP="00013B7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Cs w:val="18"/>
          <w:lang w:eastAsia="ru-RU"/>
        </w:rPr>
      </w:pPr>
    </w:p>
    <w:p w:rsidR="00F40556" w:rsidRPr="00CF0FFF" w:rsidRDefault="00F40556" w:rsidP="002B3826">
      <w:pPr>
        <w:tabs>
          <w:tab w:val="right" w:pos="2552"/>
          <w:tab w:val="right" w:pos="56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18"/>
          <w:lang w:eastAsia="ru-RU"/>
        </w:rPr>
      </w:pPr>
      <w:r>
        <w:rPr>
          <w:rFonts w:ascii="Times New Roman" w:hAnsi="Times New Roman"/>
          <w:szCs w:val="18"/>
          <w:u w:val="single"/>
          <w:lang w:eastAsia="ru-RU"/>
        </w:rPr>
        <w:t xml:space="preserve">      </w:t>
      </w:r>
      <w:r w:rsidRPr="00CF0FFF">
        <w:rPr>
          <w:rFonts w:ascii="Times New Roman" w:hAnsi="Times New Roman"/>
          <w:szCs w:val="18"/>
          <w:u w:val="single"/>
          <w:lang w:eastAsia="ru-RU"/>
        </w:rPr>
        <w:tab/>
      </w:r>
      <w:r w:rsidRPr="00CF0FFF">
        <w:rPr>
          <w:rFonts w:ascii="Times New Roman" w:hAnsi="Times New Roman"/>
          <w:szCs w:val="18"/>
          <w:lang w:eastAsia="ru-RU"/>
        </w:rPr>
        <w:t>(</w:t>
      </w:r>
      <w:r w:rsidRPr="00CF0FFF">
        <w:rPr>
          <w:rFonts w:ascii="Times New Roman" w:hAnsi="Times New Roman"/>
          <w:szCs w:val="18"/>
          <w:u w:val="single"/>
          <w:lang w:eastAsia="ru-RU"/>
        </w:rPr>
        <w:tab/>
      </w:r>
      <w:r w:rsidRPr="00CF0FFF">
        <w:rPr>
          <w:rFonts w:ascii="Times New Roman" w:hAnsi="Times New Roman"/>
          <w:szCs w:val="18"/>
          <w:lang w:eastAsia="ru-RU"/>
        </w:rPr>
        <w:t>)</w:t>
      </w:r>
    </w:p>
    <w:p w:rsidR="00F40556" w:rsidRPr="00CF0FFF" w:rsidRDefault="00F40556" w:rsidP="00013B7A">
      <w:pPr>
        <w:tabs>
          <w:tab w:val="center" w:pos="1666"/>
          <w:tab w:val="center" w:pos="4111"/>
        </w:tabs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Cs w:val="18"/>
          <w:lang w:eastAsia="ru-RU"/>
        </w:rPr>
      </w:pPr>
      <w:r>
        <w:rPr>
          <w:rFonts w:ascii="Times New Roman" w:hAnsi="Times New Roman"/>
          <w:szCs w:val="18"/>
          <w:lang w:eastAsia="ru-RU"/>
        </w:rPr>
        <w:tab/>
        <w:t xml:space="preserve">подпись                           </w:t>
      </w:r>
      <w:r w:rsidRPr="00CF0FFF">
        <w:rPr>
          <w:rFonts w:ascii="Times New Roman" w:hAnsi="Times New Roman"/>
          <w:szCs w:val="18"/>
          <w:lang w:eastAsia="ru-RU"/>
        </w:rPr>
        <w:t>расшифровка подписи</w:t>
      </w:r>
    </w:p>
    <w:p w:rsidR="00F40556" w:rsidRDefault="00F40556" w:rsidP="00E246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</w:p>
    <w:p w:rsidR="00F40556" w:rsidRPr="00FF1DB5" w:rsidRDefault="00F40556" w:rsidP="00E246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Приложение 5</w:t>
      </w:r>
    </w:p>
    <w:p w:rsidR="00F40556" w:rsidRDefault="00F40556" w:rsidP="00E246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к А</w:t>
      </w:r>
      <w:r w:rsidRPr="00FF1DB5">
        <w:rPr>
          <w:rFonts w:ascii="Times New Roman" w:hAnsi="Times New Roman"/>
          <w:color w:val="000000"/>
          <w:lang w:eastAsia="ru-RU"/>
        </w:rPr>
        <w:t xml:space="preserve">дминистративному регламенту предоставления </w:t>
      </w:r>
    </w:p>
    <w:p w:rsidR="00F40556" w:rsidRDefault="00F40556" w:rsidP="00E246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 w:rsidRPr="00FF1DB5">
        <w:rPr>
          <w:rFonts w:ascii="Times New Roman" w:hAnsi="Times New Roman"/>
          <w:color w:val="000000"/>
          <w:lang w:eastAsia="ru-RU"/>
        </w:rPr>
        <w:t xml:space="preserve">муниципальной услуги «Прием заявлений, постановка </w:t>
      </w:r>
    </w:p>
    <w:p w:rsidR="00F40556" w:rsidRDefault="00F40556" w:rsidP="00E246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 w:rsidRPr="00FF1DB5">
        <w:rPr>
          <w:rFonts w:ascii="Times New Roman" w:hAnsi="Times New Roman"/>
          <w:color w:val="000000"/>
          <w:lang w:eastAsia="ru-RU"/>
        </w:rPr>
        <w:t xml:space="preserve">на учет и зачисление детей в образовательные организации, </w:t>
      </w:r>
    </w:p>
    <w:p w:rsidR="00F40556" w:rsidRDefault="00F40556" w:rsidP="00E246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 w:rsidRPr="00FF1DB5">
        <w:rPr>
          <w:rFonts w:ascii="Times New Roman" w:hAnsi="Times New Roman"/>
          <w:color w:val="000000"/>
          <w:lang w:eastAsia="ru-RU"/>
        </w:rPr>
        <w:t>реализующие основную образовательную пр</w:t>
      </w:r>
      <w:r>
        <w:rPr>
          <w:rFonts w:ascii="Times New Roman" w:hAnsi="Times New Roman"/>
          <w:color w:val="000000"/>
          <w:lang w:eastAsia="ru-RU"/>
        </w:rPr>
        <w:t xml:space="preserve">ограмму </w:t>
      </w:r>
    </w:p>
    <w:p w:rsidR="00F40556" w:rsidRPr="00FF1DB5" w:rsidRDefault="00F40556" w:rsidP="00E246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дошкольного образования</w:t>
      </w:r>
      <w:r w:rsidRPr="00FF1DB5">
        <w:rPr>
          <w:rFonts w:ascii="Times New Roman" w:hAnsi="Times New Roman"/>
          <w:color w:val="000000"/>
          <w:lang w:eastAsia="ru-RU"/>
        </w:rPr>
        <w:t>»</w:t>
      </w:r>
    </w:p>
    <w:p w:rsidR="00F40556" w:rsidRDefault="00F40556" w:rsidP="001A5902">
      <w:pPr>
        <w:ind w:left="-360" w:firstLine="360"/>
        <w:jc w:val="right"/>
        <w:rPr>
          <w:rFonts w:ascii="Times New Roman" w:hAnsi="Times New Roman"/>
          <w:sz w:val="24"/>
          <w:szCs w:val="24"/>
        </w:rPr>
      </w:pPr>
    </w:p>
    <w:p w:rsidR="00F40556" w:rsidRPr="002B3826" w:rsidRDefault="00F40556" w:rsidP="001A5902">
      <w:pPr>
        <w:spacing w:after="0" w:line="240" w:lineRule="auto"/>
        <w:ind w:left="-360" w:firstLine="36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 </w:t>
      </w:r>
      <w:r w:rsidRPr="005229AB">
        <w:rPr>
          <w:rFonts w:ascii="Times New Roman" w:hAnsi="Times New Roman"/>
          <w:b/>
          <w:sz w:val="20"/>
          <w:szCs w:val="20"/>
        </w:rPr>
        <w:t xml:space="preserve"> </w:t>
      </w:r>
      <w:r w:rsidRPr="002B3826">
        <w:rPr>
          <w:rFonts w:ascii="Times New Roman" w:hAnsi="Times New Roman"/>
          <w:b/>
        </w:rPr>
        <w:t xml:space="preserve">Начальнику Отдела образования </w:t>
      </w:r>
    </w:p>
    <w:p w:rsidR="00F40556" w:rsidRPr="005229AB" w:rsidRDefault="00F40556" w:rsidP="001A5902">
      <w:pPr>
        <w:spacing w:after="0" w:line="240" w:lineRule="auto"/>
        <w:ind w:left="-360" w:firstLine="360"/>
        <w:jc w:val="center"/>
        <w:rPr>
          <w:rFonts w:ascii="Times New Roman" w:hAnsi="Times New Roman"/>
          <w:i/>
        </w:rPr>
      </w:pPr>
      <w:r w:rsidRPr="002B3826">
        <w:rPr>
          <w:rFonts w:ascii="Times New Roman" w:hAnsi="Times New Roman"/>
          <w:b/>
        </w:rPr>
        <w:t xml:space="preserve">                                                                                                     администрации города Ржева                                                                                                                                                                                                                 </w:t>
      </w:r>
    </w:p>
    <w:p w:rsidR="00F40556" w:rsidRPr="005229AB" w:rsidRDefault="00F40556" w:rsidP="001A5902">
      <w:pPr>
        <w:spacing w:after="0" w:line="240" w:lineRule="auto"/>
        <w:jc w:val="right"/>
        <w:rPr>
          <w:rFonts w:ascii="Times New Roman" w:hAnsi="Times New Roman"/>
        </w:rPr>
      </w:pPr>
      <w:r w:rsidRPr="005229AB">
        <w:rPr>
          <w:rFonts w:ascii="Times New Roman" w:hAnsi="Times New Roman"/>
        </w:rPr>
        <w:t xml:space="preserve">                                                                                     ________________________________</w:t>
      </w:r>
    </w:p>
    <w:p w:rsidR="00F40556" w:rsidRPr="005229AB" w:rsidRDefault="00F40556" w:rsidP="001A5902">
      <w:pPr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  <w:r w:rsidRPr="005229AB">
        <w:rPr>
          <w:rFonts w:ascii="Times New Roman" w:hAnsi="Times New Roman"/>
          <w:i/>
          <w:sz w:val="20"/>
          <w:szCs w:val="20"/>
        </w:rPr>
        <w:t xml:space="preserve">                 (фамилия,  имя,  отчество (при наличии)</w:t>
      </w:r>
    </w:p>
    <w:p w:rsidR="00F40556" w:rsidRPr="005229AB" w:rsidRDefault="00F40556" w:rsidP="001A5902">
      <w:pPr>
        <w:spacing w:after="0" w:line="240" w:lineRule="auto"/>
        <w:jc w:val="right"/>
        <w:rPr>
          <w:rFonts w:ascii="Times New Roman" w:hAnsi="Times New Roman"/>
        </w:rPr>
      </w:pPr>
      <w:r w:rsidRPr="005229AB">
        <w:rPr>
          <w:rFonts w:ascii="Times New Roman" w:hAnsi="Times New Roman"/>
        </w:rPr>
        <w:t>_______________________________,</w:t>
      </w:r>
    </w:p>
    <w:p w:rsidR="00F40556" w:rsidRPr="005229AB" w:rsidRDefault="00F40556" w:rsidP="001A5902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5229AB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от </w:t>
      </w:r>
      <w:r w:rsidRPr="005229AB">
        <w:rPr>
          <w:rFonts w:ascii="Times New Roman" w:hAnsi="Times New Roman"/>
          <w:i/>
          <w:sz w:val="20"/>
          <w:szCs w:val="20"/>
        </w:rPr>
        <w:t xml:space="preserve"> родителя (законного представителя) полностью) </w:t>
      </w:r>
    </w:p>
    <w:p w:rsidR="00F40556" w:rsidRPr="005229AB" w:rsidRDefault="00F40556" w:rsidP="001A5902">
      <w:pPr>
        <w:spacing w:after="0" w:line="240" w:lineRule="auto"/>
        <w:jc w:val="right"/>
        <w:rPr>
          <w:rFonts w:ascii="Times New Roman" w:hAnsi="Times New Roman"/>
        </w:rPr>
      </w:pPr>
      <w:r w:rsidRPr="005229AB">
        <w:rPr>
          <w:rFonts w:ascii="Times New Roman" w:hAnsi="Times New Roman"/>
        </w:rPr>
        <w:t xml:space="preserve">                                                                                           проживающего по адресу: _________</w:t>
      </w:r>
    </w:p>
    <w:p w:rsidR="00F40556" w:rsidRPr="005229AB" w:rsidRDefault="00F40556" w:rsidP="00E246F9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         </w:t>
      </w:r>
      <w:r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ab/>
        <w:t xml:space="preserve">                  </w:t>
      </w:r>
      <w:r w:rsidRPr="005229AB">
        <w:rPr>
          <w:rFonts w:ascii="Times New Roman" w:hAnsi="Times New Roman"/>
          <w:i/>
          <w:sz w:val="20"/>
          <w:szCs w:val="20"/>
        </w:rPr>
        <w:t>(город,</w:t>
      </w:r>
    </w:p>
    <w:p w:rsidR="00F40556" w:rsidRPr="005229AB" w:rsidRDefault="00F40556" w:rsidP="001A5902">
      <w:pPr>
        <w:spacing w:after="0" w:line="240" w:lineRule="auto"/>
        <w:jc w:val="right"/>
        <w:rPr>
          <w:rFonts w:ascii="Times New Roman" w:hAnsi="Times New Roman"/>
        </w:rPr>
      </w:pPr>
      <w:r w:rsidRPr="005229AB">
        <w:rPr>
          <w:rFonts w:ascii="Times New Roman" w:hAnsi="Times New Roman"/>
        </w:rPr>
        <w:t xml:space="preserve">                                                                                             ______________________________,</w:t>
      </w:r>
    </w:p>
    <w:p w:rsidR="00F40556" w:rsidRPr="005229AB" w:rsidRDefault="00F40556" w:rsidP="001A5902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5229AB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улица, дом, квартира)</w:t>
      </w:r>
    </w:p>
    <w:p w:rsidR="00F40556" w:rsidRPr="005229AB" w:rsidRDefault="00F40556" w:rsidP="001A5902">
      <w:pPr>
        <w:spacing w:after="0" w:line="240" w:lineRule="auto"/>
        <w:rPr>
          <w:rFonts w:ascii="Times New Roman" w:hAnsi="Times New Roman"/>
          <w:i/>
        </w:rPr>
      </w:pPr>
      <w:r w:rsidRPr="005229AB">
        <w:rPr>
          <w:rFonts w:ascii="Times New Roman" w:hAnsi="Times New Roman"/>
          <w:i/>
        </w:rPr>
        <w:tab/>
      </w:r>
      <w:r w:rsidRPr="005229AB">
        <w:rPr>
          <w:rFonts w:ascii="Times New Roman" w:hAnsi="Times New Roman"/>
          <w:i/>
        </w:rPr>
        <w:tab/>
      </w:r>
      <w:r w:rsidRPr="005229AB">
        <w:rPr>
          <w:rFonts w:ascii="Times New Roman" w:hAnsi="Times New Roman"/>
          <w:i/>
        </w:rPr>
        <w:tab/>
      </w:r>
      <w:r w:rsidRPr="005229AB">
        <w:rPr>
          <w:rFonts w:ascii="Times New Roman" w:hAnsi="Times New Roman"/>
          <w:i/>
        </w:rPr>
        <w:tab/>
      </w:r>
      <w:r w:rsidRPr="005229AB">
        <w:rPr>
          <w:rFonts w:ascii="Times New Roman" w:hAnsi="Times New Roman"/>
          <w:i/>
        </w:rPr>
        <w:tab/>
      </w:r>
      <w:r w:rsidRPr="005229AB">
        <w:rPr>
          <w:rFonts w:ascii="Times New Roman" w:hAnsi="Times New Roman"/>
          <w:i/>
        </w:rPr>
        <w:tab/>
      </w:r>
      <w:r w:rsidRPr="005229AB">
        <w:rPr>
          <w:rFonts w:ascii="Times New Roman" w:hAnsi="Times New Roman"/>
          <w:i/>
        </w:rPr>
        <w:tab/>
      </w:r>
      <w:r w:rsidRPr="005229AB"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 xml:space="preserve">                 </w:t>
      </w:r>
      <w:r w:rsidRPr="005229AB">
        <w:rPr>
          <w:rFonts w:ascii="Times New Roman" w:hAnsi="Times New Roman"/>
          <w:i/>
        </w:rPr>
        <w:t>______________________________</w:t>
      </w:r>
    </w:p>
    <w:p w:rsidR="00F40556" w:rsidRPr="005229AB" w:rsidRDefault="00F40556" w:rsidP="001A5902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5229AB">
        <w:rPr>
          <w:rFonts w:ascii="Times New Roman" w:hAnsi="Times New Roman"/>
          <w:sz w:val="20"/>
          <w:szCs w:val="20"/>
        </w:rPr>
        <w:tab/>
      </w:r>
      <w:r w:rsidRPr="005229AB">
        <w:rPr>
          <w:rFonts w:ascii="Times New Roman" w:hAnsi="Times New Roman"/>
          <w:sz w:val="20"/>
          <w:szCs w:val="20"/>
        </w:rPr>
        <w:tab/>
      </w:r>
      <w:r w:rsidRPr="005229AB">
        <w:rPr>
          <w:rFonts w:ascii="Times New Roman" w:hAnsi="Times New Roman"/>
          <w:sz w:val="20"/>
          <w:szCs w:val="20"/>
        </w:rPr>
        <w:tab/>
      </w:r>
      <w:r w:rsidRPr="005229AB">
        <w:rPr>
          <w:rFonts w:ascii="Times New Roman" w:hAnsi="Times New Roman"/>
          <w:sz w:val="20"/>
          <w:szCs w:val="20"/>
        </w:rPr>
        <w:tab/>
      </w:r>
      <w:r w:rsidRPr="005229AB">
        <w:rPr>
          <w:rFonts w:ascii="Times New Roman" w:hAnsi="Times New Roman"/>
          <w:sz w:val="20"/>
          <w:szCs w:val="20"/>
        </w:rPr>
        <w:tab/>
      </w:r>
      <w:r w:rsidRPr="005229AB">
        <w:rPr>
          <w:rFonts w:ascii="Times New Roman" w:hAnsi="Times New Roman"/>
          <w:sz w:val="20"/>
          <w:szCs w:val="20"/>
        </w:rPr>
        <w:tab/>
      </w:r>
      <w:r w:rsidRPr="005229AB">
        <w:rPr>
          <w:rFonts w:ascii="Times New Roman" w:hAnsi="Times New Roman"/>
          <w:sz w:val="20"/>
          <w:szCs w:val="20"/>
        </w:rPr>
        <w:tab/>
      </w:r>
      <w:r w:rsidRPr="005229AB">
        <w:rPr>
          <w:rFonts w:ascii="Times New Roman" w:hAnsi="Times New Roman"/>
          <w:sz w:val="20"/>
          <w:szCs w:val="20"/>
        </w:rPr>
        <w:tab/>
      </w:r>
      <w:r w:rsidRPr="005229AB">
        <w:rPr>
          <w:rFonts w:ascii="Times New Roman" w:hAnsi="Times New Roman"/>
          <w:sz w:val="20"/>
          <w:szCs w:val="20"/>
        </w:rPr>
        <w:tab/>
        <w:t xml:space="preserve">      </w:t>
      </w:r>
      <w:r>
        <w:rPr>
          <w:rFonts w:ascii="Times New Roman" w:hAnsi="Times New Roman"/>
          <w:sz w:val="20"/>
          <w:szCs w:val="20"/>
        </w:rPr>
        <w:t xml:space="preserve">       </w:t>
      </w:r>
      <w:r w:rsidRPr="005229AB">
        <w:rPr>
          <w:rFonts w:ascii="Times New Roman" w:hAnsi="Times New Roman"/>
          <w:i/>
          <w:sz w:val="20"/>
          <w:szCs w:val="20"/>
        </w:rPr>
        <w:t xml:space="preserve">реквизиты документа,  </w:t>
      </w:r>
    </w:p>
    <w:p w:rsidR="00F40556" w:rsidRPr="005229AB" w:rsidRDefault="00F40556" w:rsidP="001A5902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5229AB">
        <w:rPr>
          <w:rFonts w:ascii="Times New Roman" w:hAnsi="Times New Roman"/>
          <w:i/>
        </w:rPr>
        <w:tab/>
      </w:r>
      <w:r w:rsidRPr="005229AB">
        <w:rPr>
          <w:rFonts w:ascii="Times New Roman" w:hAnsi="Times New Roman"/>
          <w:i/>
        </w:rPr>
        <w:tab/>
      </w:r>
      <w:r w:rsidRPr="005229AB">
        <w:rPr>
          <w:rFonts w:ascii="Times New Roman" w:hAnsi="Times New Roman"/>
          <w:i/>
        </w:rPr>
        <w:tab/>
      </w:r>
      <w:r w:rsidRPr="005229AB">
        <w:rPr>
          <w:rFonts w:ascii="Times New Roman" w:hAnsi="Times New Roman"/>
          <w:i/>
        </w:rPr>
        <w:tab/>
      </w:r>
      <w:r w:rsidRPr="005229AB">
        <w:rPr>
          <w:rFonts w:ascii="Times New Roman" w:hAnsi="Times New Roman"/>
          <w:i/>
        </w:rPr>
        <w:tab/>
      </w:r>
      <w:r w:rsidRPr="005229AB">
        <w:rPr>
          <w:rFonts w:ascii="Times New Roman" w:hAnsi="Times New Roman"/>
          <w:i/>
        </w:rPr>
        <w:tab/>
      </w:r>
      <w:r w:rsidRPr="005229AB">
        <w:rPr>
          <w:rFonts w:ascii="Times New Roman" w:hAnsi="Times New Roman"/>
          <w:i/>
        </w:rPr>
        <w:tab/>
      </w:r>
      <w:r w:rsidRPr="005229AB"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 xml:space="preserve">                 </w:t>
      </w:r>
      <w:r w:rsidRPr="005229AB">
        <w:rPr>
          <w:rFonts w:ascii="Times New Roman" w:hAnsi="Times New Roman"/>
          <w:i/>
        </w:rPr>
        <w:t>______________________________</w:t>
      </w:r>
      <w:r w:rsidRPr="005229AB">
        <w:rPr>
          <w:rFonts w:ascii="Times New Roman" w:hAnsi="Times New Roman"/>
          <w:i/>
          <w:sz w:val="20"/>
          <w:szCs w:val="20"/>
        </w:rPr>
        <w:t xml:space="preserve">  </w:t>
      </w:r>
    </w:p>
    <w:p w:rsidR="00F40556" w:rsidRPr="005229AB" w:rsidRDefault="00F40556" w:rsidP="001A5902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5229AB">
        <w:rPr>
          <w:rFonts w:ascii="Times New Roman" w:hAnsi="Times New Roman"/>
        </w:rPr>
        <w:t xml:space="preserve">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  </w:t>
      </w:r>
      <w:r w:rsidRPr="005229AB">
        <w:rPr>
          <w:rFonts w:ascii="Times New Roman" w:hAnsi="Times New Roman"/>
          <w:sz w:val="20"/>
          <w:szCs w:val="20"/>
        </w:rPr>
        <w:t>у</w:t>
      </w:r>
      <w:r w:rsidRPr="005229AB">
        <w:rPr>
          <w:rFonts w:ascii="Times New Roman" w:hAnsi="Times New Roman"/>
          <w:i/>
          <w:sz w:val="20"/>
          <w:szCs w:val="20"/>
        </w:rPr>
        <w:t xml:space="preserve">достоверяющего личность родителя     </w:t>
      </w:r>
    </w:p>
    <w:p w:rsidR="00F40556" w:rsidRPr="005229AB" w:rsidRDefault="00F40556" w:rsidP="001A5902">
      <w:pPr>
        <w:spacing w:after="0" w:line="240" w:lineRule="auto"/>
        <w:rPr>
          <w:rFonts w:ascii="Times New Roman" w:hAnsi="Times New Roman"/>
        </w:rPr>
      </w:pPr>
      <w:r w:rsidRPr="005229AB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</w:t>
      </w:r>
      <w:r w:rsidRPr="005229AB">
        <w:rPr>
          <w:rFonts w:ascii="Times New Roman" w:hAnsi="Times New Roman"/>
          <w:i/>
          <w:sz w:val="20"/>
          <w:szCs w:val="20"/>
        </w:rPr>
        <w:t>(законного представителя)</w:t>
      </w:r>
      <w:r w:rsidRPr="005229AB">
        <w:rPr>
          <w:rFonts w:ascii="Times New Roman" w:hAnsi="Times New Roman"/>
        </w:rPr>
        <w:t xml:space="preserve">                                                            </w:t>
      </w:r>
    </w:p>
    <w:p w:rsidR="00F40556" w:rsidRPr="005229AB" w:rsidRDefault="00F40556" w:rsidP="001A5902">
      <w:pPr>
        <w:jc w:val="center"/>
        <w:rPr>
          <w:rFonts w:ascii="Times New Roman" w:hAnsi="Times New Roman"/>
        </w:rPr>
      </w:pPr>
      <w:r w:rsidRPr="005229AB">
        <w:rPr>
          <w:rFonts w:ascii="Times New Roman" w:hAnsi="Times New Roman"/>
        </w:rPr>
        <w:t>заявление.</w:t>
      </w:r>
    </w:p>
    <w:p w:rsidR="00F40556" w:rsidRPr="005229AB" w:rsidRDefault="00F40556" w:rsidP="001A5902">
      <w:pPr>
        <w:jc w:val="both"/>
        <w:rPr>
          <w:rFonts w:ascii="Times New Roman" w:hAnsi="Times New Roman"/>
        </w:rPr>
      </w:pPr>
      <w:r w:rsidRPr="005229AB">
        <w:rPr>
          <w:rFonts w:ascii="Times New Roman" w:hAnsi="Times New Roman"/>
        </w:rPr>
        <w:tab/>
        <w:t xml:space="preserve">Прошу предоставить место в МДОУ детском саду №________________________ </w:t>
      </w:r>
    </w:p>
    <w:p w:rsidR="00F40556" w:rsidRPr="005229AB" w:rsidRDefault="00F40556" w:rsidP="001A5902">
      <w:pPr>
        <w:jc w:val="both"/>
        <w:rPr>
          <w:rFonts w:ascii="Times New Roman" w:hAnsi="Times New Roman"/>
          <w:i/>
          <w:sz w:val="20"/>
          <w:szCs w:val="20"/>
          <w:u w:val="single"/>
        </w:rPr>
      </w:pPr>
      <w:r w:rsidRPr="005229AB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   </w:t>
      </w:r>
    </w:p>
    <w:p w:rsidR="00F40556" w:rsidRPr="005229AB" w:rsidRDefault="00F40556" w:rsidP="00E246F9">
      <w:pPr>
        <w:spacing w:after="0" w:line="240" w:lineRule="auto"/>
        <w:jc w:val="both"/>
        <w:rPr>
          <w:rFonts w:ascii="Times New Roman" w:hAnsi="Times New Roman"/>
        </w:rPr>
      </w:pPr>
      <w:r w:rsidRPr="005229AB">
        <w:rPr>
          <w:rFonts w:ascii="Times New Roman" w:hAnsi="Times New Roman"/>
        </w:rPr>
        <w:t>моему ребёнку _______</w:t>
      </w:r>
      <w:r>
        <w:rPr>
          <w:rFonts w:ascii="Times New Roman" w:hAnsi="Times New Roman"/>
        </w:rPr>
        <w:t>_________</w:t>
      </w:r>
      <w:r w:rsidRPr="005229AB">
        <w:rPr>
          <w:rFonts w:ascii="Times New Roman" w:hAnsi="Times New Roman"/>
        </w:rPr>
        <w:t>_________________________________________________________.</w:t>
      </w:r>
    </w:p>
    <w:p w:rsidR="00F40556" w:rsidRPr="005229AB" w:rsidRDefault="00F40556" w:rsidP="00E246F9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5229AB">
        <w:rPr>
          <w:rFonts w:ascii="Times New Roman" w:hAnsi="Times New Roman"/>
        </w:rPr>
        <w:t xml:space="preserve">                  </w:t>
      </w:r>
      <w:r>
        <w:rPr>
          <w:rFonts w:ascii="Times New Roman" w:hAnsi="Times New Roman"/>
        </w:rPr>
        <w:t xml:space="preserve">     </w:t>
      </w:r>
      <w:r w:rsidRPr="005229AB">
        <w:rPr>
          <w:rFonts w:ascii="Times New Roman" w:hAnsi="Times New Roman"/>
        </w:rPr>
        <w:t xml:space="preserve"> (</w:t>
      </w:r>
      <w:r w:rsidRPr="005229AB">
        <w:rPr>
          <w:rFonts w:ascii="Times New Roman" w:hAnsi="Times New Roman"/>
          <w:i/>
          <w:sz w:val="20"/>
          <w:szCs w:val="20"/>
        </w:rPr>
        <w:t>фамилия, имя,  отчество (при наличии) ребёнка,  дата рожде</w:t>
      </w:r>
      <w:r>
        <w:rPr>
          <w:rFonts w:ascii="Times New Roman" w:hAnsi="Times New Roman"/>
          <w:i/>
          <w:sz w:val="20"/>
          <w:szCs w:val="20"/>
        </w:rPr>
        <w:t>ния ребёнка (число, месяц, год)</w:t>
      </w:r>
    </w:p>
    <w:p w:rsidR="00F40556" w:rsidRDefault="00F40556" w:rsidP="001A5902">
      <w:pPr>
        <w:spacing w:after="120"/>
        <w:jc w:val="both"/>
        <w:rPr>
          <w:rFonts w:ascii="Times New Roman" w:hAnsi="Times New Roman"/>
        </w:rPr>
      </w:pPr>
    </w:p>
    <w:p w:rsidR="00F40556" w:rsidRPr="005229AB" w:rsidRDefault="00F40556" w:rsidP="001A5902">
      <w:pPr>
        <w:spacing w:after="120"/>
        <w:jc w:val="both"/>
        <w:rPr>
          <w:rFonts w:ascii="Times New Roman" w:hAnsi="Times New Roman"/>
        </w:rPr>
      </w:pPr>
      <w:r w:rsidRPr="005229AB">
        <w:rPr>
          <w:rFonts w:ascii="Times New Roman" w:hAnsi="Times New Roman"/>
        </w:rPr>
        <w:t xml:space="preserve">Согласны на МДОУ детский сад №______________________________________________.                                                                                           </w:t>
      </w:r>
    </w:p>
    <w:p w:rsidR="00F40556" w:rsidRPr="005229AB" w:rsidRDefault="00F40556" w:rsidP="001A5902">
      <w:pPr>
        <w:spacing w:after="120"/>
        <w:jc w:val="both"/>
        <w:rPr>
          <w:rFonts w:ascii="Times New Roman" w:hAnsi="Times New Roman"/>
        </w:rPr>
      </w:pPr>
      <w:r w:rsidRPr="005229AB">
        <w:rPr>
          <w:rFonts w:ascii="Times New Roman" w:hAnsi="Times New Roman"/>
        </w:rPr>
        <w:t>Желаемая дата приёма на обучение: ______________________________________________</w:t>
      </w:r>
    </w:p>
    <w:p w:rsidR="00F40556" w:rsidRPr="005229AB" w:rsidRDefault="00F40556" w:rsidP="001A5902">
      <w:pPr>
        <w:spacing w:after="120"/>
        <w:jc w:val="both"/>
        <w:rPr>
          <w:rFonts w:ascii="Times New Roman" w:hAnsi="Times New Roman"/>
        </w:rPr>
      </w:pPr>
      <w:r w:rsidRPr="005229AB">
        <w:rPr>
          <w:rFonts w:ascii="Times New Roman" w:hAnsi="Times New Roman"/>
        </w:rPr>
        <w:t xml:space="preserve">Реквизиты свидетельства о рождении ребёнка______________________________________                                                                              </w:t>
      </w:r>
    </w:p>
    <w:p w:rsidR="00F40556" w:rsidRPr="005229AB" w:rsidRDefault="00F40556" w:rsidP="001A5902">
      <w:pPr>
        <w:spacing w:after="120"/>
        <w:jc w:val="both"/>
        <w:rPr>
          <w:rFonts w:ascii="Times New Roman" w:hAnsi="Times New Roman"/>
        </w:rPr>
      </w:pPr>
      <w:r w:rsidRPr="005229AB">
        <w:rPr>
          <w:rFonts w:ascii="Times New Roman" w:hAnsi="Times New Roman"/>
        </w:rPr>
        <w:t>Реквизиты документа, подтверждающего установление опеки (при наличии)____________</w:t>
      </w:r>
    </w:p>
    <w:p w:rsidR="00F40556" w:rsidRPr="005229AB" w:rsidRDefault="00F40556" w:rsidP="001A5902">
      <w:pPr>
        <w:spacing w:after="120"/>
        <w:jc w:val="both"/>
        <w:rPr>
          <w:rFonts w:ascii="Times New Roman" w:hAnsi="Times New Roman"/>
          <w:sz w:val="20"/>
          <w:szCs w:val="20"/>
        </w:rPr>
      </w:pPr>
      <w:r w:rsidRPr="005229AB">
        <w:rPr>
          <w:rFonts w:ascii="Times New Roman" w:hAnsi="Times New Roman"/>
          <w:sz w:val="20"/>
          <w:szCs w:val="20"/>
        </w:rPr>
        <w:t>_____________________________________________________________________________________________</w:t>
      </w:r>
    </w:p>
    <w:p w:rsidR="00F40556" w:rsidRPr="005229AB" w:rsidRDefault="00F40556" w:rsidP="001A5902">
      <w:pPr>
        <w:spacing w:after="120"/>
        <w:jc w:val="both"/>
        <w:rPr>
          <w:rFonts w:ascii="Times New Roman" w:hAnsi="Times New Roman"/>
        </w:rPr>
      </w:pPr>
      <w:r w:rsidRPr="005229AB">
        <w:rPr>
          <w:rFonts w:ascii="Times New Roman" w:hAnsi="Times New Roman"/>
        </w:rPr>
        <w:t>Адрес места жительства (места пребывания, места фактического проживания ребёнка):</w:t>
      </w:r>
    </w:p>
    <w:p w:rsidR="00F40556" w:rsidRPr="005229AB" w:rsidRDefault="00F40556" w:rsidP="00E246F9">
      <w:pPr>
        <w:spacing w:after="0" w:line="240" w:lineRule="auto"/>
        <w:jc w:val="both"/>
        <w:rPr>
          <w:rFonts w:ascii="Times New Roman" w:hAnsi="Times New Roman"/>
        </w:rPr>
      </w:pPr>
      <w:r w:rsidRPr="005229AB">
        <w:rPr>
          <w:rFonts w:ascii="Times New Roman" w:hAnsi="Times New Roman"/>
        </w:rPr>
        <w:t>_____________________________________________________________________________.</w:t>
      </w:r>
    </w:p>
    <w:p w:rsidR="00F40556" w:rsidRPr="005229AB" w:rsidRDefault="00F40556" w:rsidP="00E246F9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5229AB">
        <w:rPr>
          <w:rFonts w:ascii="Times New Roman" w:hAnsi="Times New Roman"/>
        </w:rPr>
        <w:t xml:space="preserve">                                              (</w:t>
      </w:r>
      <w:r w:rsidRPr="005229AB">
        <w:rPr>
          <w:rFonts w:ascii="Times New Roman" w:hAnsi="Times New Roman"/>
          <w:i/>
          <w:sz w:val="20"/>
          <w:szCs w:val="20"/>
        </w:rPr>
        <w:t>город улица, дом, квартира)</w:t>
      </w:r>
    </w:p>
    <w:p w:rsidR="00F40556" w:rsidRDefault="00F40556" w:rsidP="001A5902">
      <w:pPr>
        <w:spacing w:after="120"/>
        <w:jc w:val="both"/>
        <w:rPr>
          <w:rFonts w:ascii="Times New Roman" w:hAnsi="Times New Roman"/>
        </w:rPr>
      </w:pPr>
    </w:p>
    <w:p w:rsidR="00F40556" w:rsidRPr="005229AB" w:rsidRDefault="00F40556" w:rsidP="001A5902">
      <w:pPr>
        <w:spacing w:after="120"/>
        <w:jc w:val="both"/>
        <w:rPr>
          <w:rFonts w:ascii="Times New Roman" w:hAnsi="Times New Roman"/>
        </w:rPr>
      </w:pPr>
      <w:r w:rsidRPr="005229AB">
        <w:rPr>
          <w:rFonts w:ascii="Times New Roman" w:hAnsi="Times New Roman"/>
        </w:rPr>
        <w:t xml:space="preserve">Принадлежность к льготным категориям _________________________________________                                                                              </w:t>
      </w:r>
    </w:p>
    <w:p w:rsidR="00F40556" w:rsidRPr="005229AB" w:rsidRDefault="00F40556" w:rsidP="001A5902">
      <w:pPr>
        <w:spacing w:after="120"/>
        <w:jc w:val="both"/>
        <w:rPr>
          <w:rFonts w:ascii="Times New Roman" w:hAnsi="Times New Roman"/>
        </w:rPr>
      </w:pPr>
      <w:r w:rsidRPr="005229AB">
        <w:rPr>
          <w:rFonts w:ascii="Times New Roman" w:hAnsi="Times New Roman"/>
        </w:rPr>
        <w:t>Фамилия(-ии), имя (имена), отчество(а) (при наличии) братьев и(или) сестёр, проживающих с ребёнком в одной семье и имеющих общее с ним место жительства, посещающих детский сад, выбранный родителем (законным представителем) для приёма ребёнка, (при наличии)</w:t>
      </w:r>
      <w:r>
        <w:rPr>
          <w:rFonts w:ascii="Times New Roman" w:hAnsi="Times New Roman"/>
        </w:rPr>
        <w:t xml:space="preserve">__________________________ </w:t>
      </w:r>
      <w:r w:rsidRPr="005229AB">
        <w:rPr>
          <w:rFonts w:ascii="Times New Roman" w:hAnsi="Times New Roman"/>
        </w:rPr>
        <w:t>________________________________________________________.</w:t>
      </w:r>
    </w:p>
    <w:p w:rsidR="00F40556" w:rsidRPr="005229AB" w:rsidRDefault="00F40556" w:rsidP="001A5902">
      <w:pPr>
        <w:spacing w:after="120"/>
        <w:jc w:val="both"/>
        <w:rPr>
          <w:rFonts w:ascii="Times New Roman" w:hAnsi="Times New Roman"/>
        </w:rPr>
      </w:pPr>
      <w:r w:rsidRPr="005229AB">
        <w:rPr>
          <w:rFonts w:ascii="Times New Roman" w:hAnsi="Times New Roman"/>
        </w:rPr>
        <w:t>Выбор языка образования:  русский язык, родной язык из числа языков народов Российской Федерации ___________ (</w:t>
      </w:r>
      <w:r w:rsidRPr="005229AB">
        <w:rPr>
          <w:rFonts w:ascii="Times New Roman" w:hAnsi="Times New Roman"/>
          <w:i/>
          <w:sz w:val="20"/>
          <w:szCs w:val="20"/>
        </w:rPr>
        <w:t>нужное подчеркнуть</w:t>
      </w:r>
      <w:r w:rsidRPr="005229AB">
        <w:rPr>
          <w:rFonts w:ascii="Times New Roman" w:hAnsi="Times New Roman"/>
        </w:rPr>
        <w:t>).</w:t>
      </w:r>
    </w:p>
    <w:p w:rsidR="00F40556" w:rsidRPr="005229AB" w:rsidRDefault="00F40556" w:rsidP="001A5902">
      <w:pPr>
        <w:spacing w:after="120"/>
        <w:jc w:val="both"/>
        <w:rPr>
          <w:rFonts w:ascii="Times New Roman" w:hAnsi="Times New Roman"/>
        </w:rPr>
      </w:pPr>
      <w:r w:rsidRPr="005229AB">
        <w:rPr>
          <w:rFonts w:ascii="Times New Roman" w:hAnsi="Times New Roman"/>
        </w:rPr>
        <w:t>Необходимый режим пребывания ребёнка:  полного дня (12-тичасового пребывания), кратковременного пребывания ___________ (</w:t>
      </w:r>
      <w:r w:rsidRPr="005229AB">
        <w:rPr>
          <w:rFonts w:ascii="Times New Roman" w:hAnsi="Times New Roman"/>
          <w:i/>
          <w:sz w:val="20"/>
          <w:szCs w:val="20"/>
        </w:rPr>
        <w:t>нужное подчеркнуть</w:t>
      </w:r>
      <w:r w:rsidRPr="005229AB">
        <w:rPr>
          <w:rFonts w:ascii="Times New Roman" w:hAnsi="Times New Roman"/>
        </w:rPr>
        <w:t>).</w:t>
      </w:r>
    </w:p>
    <w:p w:rsidR="00F40556" w:rsidRPr="005229AB" w:rsidRDefault="00F40556" w:rsidP="001A5902">
      <w:pPr>
        <w:spacing w:after="120"/>
        <w:jc w:val="both"/>
        <w:rPr>
          <w:rFonts w:ascii="Times New Roman" w:hAnsi="Times New Roman"/>
        </w:rPr>
      </w:pPr>
      <w:r w:rsidRPr="005229AB">
        <w:rPr>
          <w:rFonts w:ascii="Times New Roman" w:hAnsi="Times New Roman"/>
        </w:rPr>
        <w:t>Потребность в обучении ребёнка с ограниченными возможностями здоровья, имеющего заключение психолого-медико-педагогической комиссии, по адаптированной программе дошкольного образования и(или) в создании специальных условий для организации обучения и воспитания ребёнка-инвалида в соответствии с индивидуальной программой реабилитации инвалида (при наличии) ___________ (</w:t>
      </w:r>
      <w:r w:rsidRPr="005229AB">
        <w:rPr>
          <w:rFonts w:ascii="Times New Roman" w:hAnsi="Times New Roman"/>
          <w:i/>
          <w:sz w:val="20"/>
          <w:szCs w:val="20"/>
        </w:rPr>
        <w:t>нужное подчеркнуть</w:t>
      </w:r>
      <w:r w:rsidRPr="005229AB">
        <w:rPr>
          <w:rFonts w:ascii="Times New Roman" w:hAnsi="Times New Roman"/>
        </w:rPr>
        <w:t>).</w:t>
      </w:r>
    </w:p>
    <w:p w:rsidR="00F40556" w:rsidRPr="005229AB" w:rsidRDefault="00F40556" w:rsidP="001A5902">
      <w:pPr>
        <w:spacing w:after="120"/>
        <w:jc w:val="both"/>
        <w:rPr>
          <w:rFonts w:ascii="Times New Roman" w:hAnsi="Times New Roman"/>
        </w:rPr>
      </w:pPr>
      <w:r w:rsidRPr="005229AB">
        <w:rPr>
          <w:rFonts w:ascii="Times New Roman" w:hAnsi="Times New Roman"/>
        </w:rPr>
        <w:t>Направленность дошкольной группы: общеразвивающая, компенсирующая, комбинированная, ___________ (</w:t>
      </w:r>
      <w:r w:rsidRPr="005229AB">
        <w:rPr>
          <w:rFonts w:ascii="Times New Roman" w:hAnsi="Times New Roman"/>
          <w:i/>
          <w:sz w:val="20"/>
          <w:szCs w:val="20"/>
        </w:rPr>
        <w:t>нужное подчеркнуть</w:t>
      </w:r>
      <w:r w:rsidRPr="005229AB">
        <w:rPr>
          <w:rFonts w:ascii="Times New Roman" w:hAnsi="Times New Roman"/>
        </w:rPr>
        <w:t>).</w:t>
      </w:r>
    </w:p>
    <w:p w:rsidR="00F40556" w:rsidRPr="005229AB" w:rsidRDefault="00F40556" w:rsidP="001A5902">
      <w:pPr>
        <w:jc w:val="both"/>
        <w:rPr>
          <w:rFonts w:ascii="Times New Roman" w:hAnsi="Times New Roman"/>
        </w:rPr>
      </w:pPr>
      <w:r w:rsidRPr="005229AB">
        <w:rPr>
          <w:rFonts w:ascii="Times New Roman" w:hAnsi="Times New Roman"/>
        </w:rPr>
        <w:t>Дата</w:t>
      </w:r>
      <w:r w:rsidRPr="005229AB">
        <w:rPr>
          <w:rFonts w:ascii="Times New Roman" w:hAnsi="Times New Roman"/>
        </w:rPr>
        <w:tab/>
      </w:r>
      <w:r w:rsidRPr="005229AB">
        <w:rPr>
          <w:rFonts w:ascii="Times New Roman" w:hAnsi="Times New Roman"/>
        </w:rPr>
        <w:tab/>
      </w:r>
      <w:r w:rsidRPr="005229AB">
        <w:rPr>
          <w:rFonts w:ascii="Times New Roman" w:hAnsi="Times New Roman"/>
        </w:rPr>
        <w:tab/>
      </w:r>
      <w:r w:rsidRPr="005229AB">
        <w:rPr>
          <w:rFonts w:ascii="Times New Roman" w:hAnsi="Times New Roman"/>
        </w:rPr>
        <w:tab/>
      </w:r>
      <w:r w:rsidRPr="005229AB">
        <w:rPr>
          <w:rFonts w:ascii="Times New Roman" w:hAnsi="Times New Roman"/>
        </w:rPr>
        <w:tab/>
      </w:r>
      <w:r w:rsidRPr="005229AB">
        <w:rPr>
          <w:rFonts w:ascii="Times New Roman" w:hAnsi="Times New Roman"/>
        </w:rPr>
        <w:tab/>
      </w:r>
      <w:r w:rsidRPr="005229AB">
        <w:rPr>
          <w:rFonts w:ascii="Times New Roman" w:hAnsi="Times New Roman"/>
        </w:rPr>
        <w:tab/>
        <w:t>Подпись</w:t>
      </w:r>
    </w:p>
    <w:p w:rsidR="00F40556" w:rsidRPr="005229AB" w:rsidRDefault="00F40556" w:rsidP="001A5902">
      <w:pPr>
        <w:pStyle w:val="Default"/>
      </w:pPr>
    </w:p>
    <w:p w:rsidR="00F40556" w:rsidRPr="005229AB" w:rsidRDefault="00F40556" w:rsidP="001A5902">
      <w:pPr>
        <w:pStyle w:val="Default"/>
      </w:pPr>
      <w:r w:rsidRPr="005229AB">
        <w:t xml:space="preserve">Сведения о родителях (законных представителях): </w:t>
      </w:r>
    </w:p>
    <w:p w:rsidR="00F40556" w:rsidRPr="005229AB" w:rsidRDefault="00F40556" w:rsidP="001A5902">
      <w:pPr>
        <w:pStyle w:val="Default"/>
        <w:rPr>
          <w:sz w:val="16"/>
          <w:szCs w:val="16"/>
        </w:rPr>
      </w:pPr>
    </w:p>
    <w:p w:rsidR="00F40556" w:rsidRPr="005229AB" w:rsidRDefault="00F40556" w:rsidP="001A5902">
      <w:pPr>
        <w:pStyle w:val="Default"/>
        <w:rPr>
          <w:sz w:val="23"/>
          <w:szCs w:val="23"/>
        </w:rPr>
      </w:pPr>
      <w:r w:rsidRPr="005229AB">
        <w:t>- Мать</w:t>
      </w:r>
      <w:r w:rsidRPr="005229AB">
        <w:rPr>
          <w:sz w:val="23"/>
          <w:szCs w:val="23"/>
        </w:rPr>
        <w:t xml:space="preserve">: __________________________________________________________________________ </w:t>
      </w:r>
    </w:p>
    <w:p w:rsidR="00F40556" w:rsidRPr="005229AB" w:rsidRDefault="00F40556" w:rsidP="001A5902">
      <w:pPr>
        <w:pStyle w:val="Default"/>
        <w:rPr>
          <w:i/>
          <w:sz w:val="20"/>
          <w:szCs w:val="20"/>
        </w:rPr>
      </w:pPr>
      <w:r w:rsidRPr="005229AB">
        <w:rPr>
          <w:i/>
          <w:sz w:val="20"/>
          <w:szCs w:val="20"/>
        </w:rPr>
        <w:t xml:space="preserve">                                                                       (фамилия, имя, от</w:t>
      </w:r>
      <w:r>
        <w:rPr>
          <w:i/>
          <w:sz w:val="20"/>
          <w:szCs w:val="20"/>
        </w:rPr>
        <w:t>чество (последнее - при наличии</w:t>
      </w:r>
      <w:r w:rsidRPr="005229AB">
        <w:rPr>
          <w:i/>
          <w:sz w:val="20"/>
          <w:szCs w:val="20"/>
        </w:rPr>
        <w:t xml:space="preserve">), </w:t>
      </w:r>
    </w:p>
    <w:p w:rsidR="00F40556" w:rsidRPr="005229AB" w:rsidRDefault="00F40556" w:rsidP="001A5902">
      <w:pPr>
        <w:pStyle w:val="Default"/>
        <w:rPr>
          <w:i/>
          <w:sz w:val="20"/>
          <w:szCs w:val="20"/>
        </w:rPr>
      </w:pPr>
      <w:r w:rsidRPr="005229AB">
        <w:rPr>
          <w:sz w:val="16"/>
          <w:szCs w:val="16"/>
        </w:rPr>
        <w:t>____________________________________________________________________________________________________________________</w:t>
      </w:r>
      <w:r w:rsidRPr="005229AB">
        <w:rPr>
          <w:i/>
          <w:sz w:val="20"/>
          <w:szCs w:val="20"/>
        </w:rPr>
        <w:t xml:space="preserve">  </w:t>
      </w:r>
    </w:p>
    <w:p w:rsidR="00F40556" w:rsidRPr="005229AB" w:rsidRDefault="00F40556" w:rsidP="001A5902">
      <w:pPr>
        <w:pStyle w:val="Default"/>
        <w:rPr>
          <w:i/>
          <w:sz w:val="20"/>
          <w:szCs w:val="20"/>
        </w:rPr>
      </w:pPr>
      <w:r w:rsidRPr="005229AB">
        <w:rPr>
          <w:i/>
          <w:sz w:val="20"/>
          <w:szCs w:val="20"/>
        </w:rPr>
        <w:t xml:space="preserve">                                                            (номер телефона, адрес </w:t>
      </w:r>
      <w:r>
        <w:rPr>
          <w:i/>
          <w:sz w:val="20"/>
          <w:szCs w:val="20"/>
        </w:rPr>
        <w:t>электронной почты (при наличии)</w:t>
      </w:r>
      <w:r w:rsidRPr="005229AB">
        <w:rPr>
          <w:i/>
          <w:sz w:val="20"/>
          <w:szCs w:val="20"/>
        </w:rPr>
        <w:t xml:space="preserve"> </w:t>
      </w:r>
    </w:p>
    <w:p w:rsidR="00F40556" w:rsidRDefault="00F40556" w:rsidP="001A5902">
      <w:pPr>
        <w:spacing w:after="120"/>
        <w:jc w:val="both"/>
        <w:rPr>
          <w:rFonts w:ascii="Times New Roman" w:hAnsi="Times New Roman"/>
        </w:rPr>
      </w:pPr>
    </w:p>
    <w:p w:rsidR="00F40556" w:rsidRPr="005229AB" w:rsidRDefault="00F40556" w:rsidP="001A5902">
      <w:pPr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 распорядительным актом А</w:t>
      </w:r>
      <w:r w:rsidRPr="005229AB">
        <w:rPr>
          <w:rFonts w:ascii="Times New Roman" w:hAnsi="Times New Roman"/>
        </w:rPr>
        <w:t>дминистрации города Ржева Тверской области о закреплении образовательных организаций за конкретными территориями, с перечнем документов и со сроками подачи документов ознакомлена.</w:t>
      </w:r>
    </w:p>
    <w:p w:rsidR="00F40556" w:rsidRPr="005229AB" w:rsidRDefault="00F40556" w:rsidP="001A5902">
      <w:pPr>
        <w:spacing w:after="120"/>
        <w:jc w:val="both"/>
        <w:rPr>
          <w:rFonts w:ascii="Times New Roman" w:hAnsi="Times New Roman"/>
        </w:rPr>
      </w:pPr>
      <w:r w:rsidRPr="005229AB">
        <w:rPr>
          <w:rFonts w:ascii="Times New Roman" w:hAnsi="Times New Roman"/>
        </w:rPr>
        <w:t>Даю согласие на обработку и передачу моих персональных данных и персональных данных ребёнка в порядке, установленном законодательством Российской Федерации.</w:t>
      </w:r>
    </w:p>
    <w:p w:rsidR="00F40556" w:rsidRPr="005229AB" w:rsidRDefault="00F40556" w:rsidP="001A5902">
      <w:pPr>
        <w:rPr>
          <w:rFonts w:ascii="Times New Roman" w:hAnsi="Times New Roman"/>
        </w:rPr>
      </w:pPr>
      <w:r w:rsidRPr="005229AB">
        <w:rPr>
          <w:rFonts w:ascii="Times New Roman" w:hAnsi="Times New Roman"/>
        </w:rPr>
        <w:tab/>
      </w:r>
      <w:r w:rsidRPr="005229AB">
        <w:rPr>
          <w:rFonts w:ascii="Times New Roman" w:hAnsi="Times New Roman"/>
        </w:rPr>
        <w:tab/>
      </w:r>
      <w:r w:rsidRPr="005229AB">
        <w:rPr>
          <w:rFonts w:ascii="Times New Roman" w:hAnsi="Times New Roman"/>
        </w:rPr>
        <w:tab/>
      </w:r>
      <w:r w:rsidRPr="005229AB">
        <w:rPr>
          <w:rFonts w:ascii="Times New Roman" w:hAnsi="Times New Roman"/>
        </w:rPr>
        <w:tab/>
      </w:r>
      <w:r w:rsidRPr="005229AB">
        <w:rPr>
          <w:rFonts w:ascii="Times New Roman" w:hAnsi="Times New Roman"/>
        </w:rPr>
        <w:tab/>
        <w:t>________________</w:t>
      </w:r>
      <w:r w:rsidRPr="005229AB">
        <w:rPr>
          <w:rFonts w:ascii="Times New Roman" w:hAnsi="Times New Roman"/>
        </w:rPr>
        <w:tab/>
      </w:r>
      <w:r w:rsidRPr="005229AB">
        <w:rPr>
          <w:rFonts w:ascii="Times New Roman" w:hAnsi="Times New Roman"/>
        </w:rPr>
        <w:tab/>
        <w:t>________________</w:t>
      </w:r>
      <w:r w:rsidRPr="005229AB">
        <w:rPr>
          <w:rFonts w:ascii="Times New Roman" w:hAnsi="Times New Roman"/>
        </w:rPr>
        <w:tab/>
      </w:r>
    </w:p>
    <w:p w:rsidR="00F40556" w:rsidRPr="005229AB" w:rsidRDefault="00F40556" w:rsidP="001A5902">
      <w:pPr>
        <w:rPr>
          <w:rFonts w:ascii="Times New Roman" w:hAnsi="Times New Roman"/>
          <w:i/>
          <w:sz w:val="20"/>
          <w:szCs w:val="20"/>
        </w:rPr>
      </w:pPr>
      <w:r w:rsidRPr="005229AB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     Подпись                                    Расшифровка</w:t>
      </w:r>
    </w:p>
    <w:p w:rsidR="00F40556" w:rsidRPr="005229AB" w:rsidRDefault="00F40556" w:rsidP="001A5902">
      <w:pPr>
        <w:pStyle w:val="Default"/>
        <w:rPr>
          <w:sz w:val="23"/>
          <w:szCs w:val="23"/>
        </w:rPr>
      </w:pPr>
      <w:r w:rsidRPr="005229AB">
        <w:rPr>
          <w:sz w:val="23"/>
          <w:szCs w:val="23"/>
        </w:rPr>
        <w:t xml:space="preserve">- </w:t>
      </w:r>
      <w:r w:rsidRPr="005229AB">
        <w:t>Отец</w:t>
      </w:r>
      <w:r w:rsidRPr="005229AB">
        <w:rPr>
          <w:sz w:val="23"/>
          <w:szCs w:val="23"/>
        </w:rPr>
        <w:t xml:space="preserve">: __________________________________________________________________________ </w:t>
      </w:r>
    </w:p>
    <w:p w:rsidR="00F40556" w:rsidRPr="005229AB" w:rsidRDefault="00F40556" w:rsidP="001A5902">
      <w:pPr>
        <w:pStyle w:val="Default"/>
        <w:rPr>
          <w:i/>
          <w:sz w:val="20"/>
          <w:szCs w:val="20"/>
        </w:rPr>
      </w:pPr>
      <w:r w:rsidRPr="005229AB">
        <w:rPr>
          <w:i/>
          <w:sz w:val="20"/>
          <w:szCs w:val="20"/>
        </w:rPr>
        <w:t xml:space="preserve">                                                                       (фамилия, имя, отчество (последнее - при наличии)), </w:t>
      </w:r>
    </w:p>
    <w:p w:rsidR="00F40556" w:rsidRPr="005229AB" w:rsidRDefault="00F40556" w:rsidP="001A5902">
      <w:pPr>
        <w:pStyle w:val="Default"/>
        <w:rPr>
          <w:i/>
          <w:sz w:val="20"/>
          <w:szCs w:val="20"/>
        </w:rPr>
      </w:pPr>
      <w:r w:rsidRPr="005229AB">
        <w:rPr>
          <w:sz w:val="16"/>
          <w:szCs w:val="16"/>
        </w:rPr>
        <w:t>____________________________________________________________________________________________________________________</w:t>
      </w:r>
      <w:r w:rsidRPr="005229AB">
        <w:rPr>
          <w:i/>
          <w:sz w:val="20"/>
          <w:szCs w:val="20"/>
        </w:rPr>
        <w:t xml:space="preserve">  </w:t>
      </w:r>
    </w:p>
    <w:p w:rsidR="00F40556" w:rsidRPr="005229AB" w:rsidRDefault="00F40556" w:rsidP="001A5902">
      <w:pPr>
        <w:pStyle w:val="Default"/>
        <w:rPr>
          <w:i/>
          <w:sz w:val="20"/>
          <w:szCs w:val="20"/>
        </w:rPr>
      </w:pPr>
      <w:r w:rsidRPr="005229AB">
        <w:rPr>
          <w:i/>
          <w:sz w:val="20"/>
          <w:szCs w:val="20"/>
        </w:rPr>
        <w:t xml:space="preserve">                                                            (номер телефона, адрес электронной почты (при наличии)) </w:t>
      </w:r>
    </w:p>
    <w:p w:rsidR="00F40556" w:rsidRPr="005229AB" w:rsidRDefault="00F40556" w:rsidP="001A5902">
      <w:pPr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 распорядительным актом А</w:t>
      </w:r>
      <w:r w:rsidRPr="005229AB">
        <w:rPr>
          <w:rFonts w:ascii="Times New Roman" w:hAnsi="Times New Roman"/>
        </w:rPr>
        <w:t>дминистрации города Ржева Тверской области о закреплении образовательных организаций за конкретными территориями, с перечнем документов и со сроками подачи документов ознакомлен.</w:t>
      </w:r>
    </w:p>
    <w:p w:rsidR="00F40556" w:rsidRPr="005229AB" w:rsidRDefault="00F40556" w:rsidP="001A5902">
      <w:pPr>
        <w:spacing w:after="120"/>
        <w:jc w:val="both"/>
        <w:rPr>
          <w:rFonts w:ascii="Times New Roman" w:hAnsi="Times New Roman"/>
        </w:rPr>
      </w:pPr>
      <w:r w:rsidRPr="005229AB">
        <w:rPr>
          <w:rFonts w:ascii="Times New Roman" w:hAnsi="Times New Roman"/>
        </w:rPr>
        <w:t>Даю согласие на обработку и передачу моих персональных данных и персональных данных ребёнка в порядке, установленном законодательством Российской Федерации.</w:t>
      </w:r>
    </w:p>
    <w:p w:rsidR="00F40556" w:rsidRPr="005229AB" w:rsidRDefault="00F40556" w:rsidP="002B3826">
      <w:pPr>
        <w:spacing w:after="0" w:line="240" w:lineRule="auto"/>
        <w:rPr>
          <w:rFonts w:ascii="Times New Roman" w:hAnsi="Times New Roman"/>
        </w:rPr>
      </w:pPr>
      <w:r w:rsidRPr="005229AB">
        <w:rPr>
          <w:rFonts w:ascii="Times New Roman" w:hAnsi="Times New Roman"/>
        </w:rPr>
        <w:tab/>
      </w:r>
      <w:r w:rsidRPr="005229AB">
        <w:rPr>
          <w:rFonts w:ascii="Times New Roman" w:hAnsi="Times New Roman"/>
        </w:rPr>
        <w:tab/>
      </w:r>
      <w:r w:rsidRPr="005229AB">
        <w:rPr>
          <w:rFonts w:ascii="Times New Roman" w:hAnsi="Times New Roman"/>
        </w:rPr>
        <w:tab/>
      </w:r>
      <w:r w:rsidRPr="005229AB">
        <w:rPr>
          <w:rFonts w:ascii="Times New Roman" w:hAnsi="Times New Roman"/>
        </w:rPr>
        <w:tab/>
      </w:r>
      <w:r w:rsidRPr="005229AB">
        <w:rPr>
          <w:rFonts w:ascii="Times New Roman" w:hAnsi="Times New Roman"/>
        </w:rPr>
        <w:tab/>
        <w:t>________________</w:t>
      </w:r>
      <w:r w:rsidRPr="005229AB">
        <w:rPr>
          <w:rFonts w:ascii="Times New Roman" w:hAnsi="Times New Roman"/>
        </w:rPr>
        <w:tab/>
      </w:r>
      <w:r w:rsidRPr="005229AB">
        <w:rPr>
          <w:rFonts w:ascii="Times New Roman" w:hAnsi="Times New Roman"/>
        </w:rPr>
        <w:tab/>
        <w:t>________________</w:t>
      </w:r>
      <w:r w:rsidRPr="005229AB">
        <w:rPr>
          <w:rFonts w:ascii="Times New Roman" w:hAnsi="Times New Roman"/>
        </w:rPr>
        <w:tab/>
      </w:r>
    </w:p>
    <w:p w:rsidR="00F40556" w:rsidRPr="005229AB" w:rsidRDefault="00F40556" w:rsidP="002B3826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5229AB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     Подпись                                    Расшифровка</w:t>
      </w:r>
    </w:p>
    <w:p w:rsidR="00F40556" w:rsidRPr="005229AB" w:rsidRDefault="00F40556" w:rsidP="001A5902">
      <w:pPr>
        <w:pStyle w:val="Default"/>
        <w:rPr>
          <w:sz w:val="23"/>
          <w:szCs w:val="23"/>
        </w:rPr>
      </w:pPr>
      <w:r w:rsidRPr="005229AB">
        <w:rPr>
          <w:sz w:val="23"/>
          <w:szCs w:val="23"/>
        </w:rPr>
        <w:t xml:space="preserve">- </w:t>
      </w:r>
      <w:r w:rsidRPr="005229AB">
        <w:t>Опекун</w:t>
      </w:r>
      <w:r w:rsidRPr="005229AB">
        <w:rPr>
          <w:sz w:val="23"/>
          <w:szCs w:val="23"/>
        </w:rPr>
        <w:t xml:space="preserve">: ________________________________________________________________________ </w:t>
      </w:r>
    </w:p>
    <w:p w:rsidR="00F40556" w:rsidRPr="005229AB" w:rsidRDefault="00F40556" w:rsidP="001A5902">
      <w:pPr>
        <w:pStyle w:val="Default"/>
        <w:rPr>
          <w:i/>
          <w:sz w:val="20"/>
          <w:szCs w:val="20"/>
        </w:rPr>
      </w:pPr>
      <w:r w:rsidRPr="005229AB">
        <w:rPr>
          <w:i/>
          <w:sz w:val="20"/>
          <w:szCs w:val="20"/>
        </w:rPr>
        <w:t xml:space="preserve">                                                                       (фамилия, имя, отчество (последнее - при наличии)), </w:t>
      </w:r>
    </w:p>
    <w:p w:rsidR="00F40556" w:rsidRPr="005229AB" w:rsidRDefault="00F40556" w:rsidP="001A5902">
      <w:pPr>
        <w:pStyle w:val="Default"/>
        <w:rPr>
          <w:i/>
          <w:sz w:val="20"/>
          <w:szCs w:val="20"/>
        </w:rPr>
      </w:pPr>
      <w:r w:rsidRPr="005229AB">
        <w:rPr>
          <w:sz w:val="16"/>
          <w:szCs w:val="16"/>
        </w:rPr>
        <w:t>____________________________________________________________________________________________________________________</w:t>
      </w:r>
      <w:r w:rsidRPr="005229AB">
        <w:rPr>
          <w:i/>
          <w:sz w:val="20"/>
          <w:szCs w:val="20"/>
        </w:rPr>
        <w:t xml:space="preserve">  </w:t>
      </w:r>
    </w:p>
    <w:p w:rsidR="00F40556" w:rsidRPr="005229AB" w:rsidRDefault="00F40556" w:rsidP="001A5902">
      <w:pPr>
        <w:pStyle w:val="Default"/>
        <w:rPr>
          <w:i/>
          <w:sz w:val="20"/>
          <w:szCs w:val="20"/>
        </w:rPr>
      </w:pPr>
      <w:r w:rsidRPr="005229AB">
        <w:rPr>
          <w:i/>
          <w:sz w:val="20"/>
          <w:szCs w:val="20"/>
        </w:rPr>
        <w:t xml:space="preserve">                                                            (номер телефона, адрес электронной почты (при наличии)) </w:t>
      </w:r>
    </w:p>
    <w:p w:rsidR="00F40556" w:rsidRPr="005229AB" w:rsidRDefault="00F40556" w:rsidP="002B3826">
      <w:pPr>
        <w:spacing w:after="0" w:line="240" w:lineRule="auto"/>
        <w:jc w:val="both"/>
        <w:rPr>
          <w:rFonts w:ascii="Times New Roman" w:hAnsi="Times New Roman"/>
        </w:rPr>
      </w:pPr>
      <w:r w:rsidRPr="005229AB">
        <w:rPr>
          <w:rFonts w:ascii="Times New Roman" w:hAnsi="Times New Roman"/>
        </w:rPr>
        <w:t>С распорядительным актом администрации города Ржева Тверской области о закреплении образовательных организаций за конкретными территориями, с перечнем документов и со сроками подачи документов ознакомлен(а).</w:t>
      </w:r>
    </w:p>
    <w:p w:rsidR="00F40556" w:rsidRPr="005229AB" w:rsidRDefault="00F40556" w:rsidP="002B3826">
      <w:pPr>
        <w:spacing w:after="0" w:line="240" w:lineRule="auto"/>
        <w:jc w:val="both"/>
        <w:rPr>
          <w:rFonts w:ascii="Times New Roman" w:hAnsi="Times New Roman"/>
        </w:rPr>
      </w:pPr>
      <w:r w:rsidRPr="005229AB">
        <w:rPr>
          <w:rFonts w:ascii="Times New Roman" w:hAnsi="Times New Roman"/>
        </w:rPr>
        <w:t>Даю согласие на обработку и передачу моих персональных данных и персональных данных ребёнка в порядке, установленном законодательством Российской Федерации.</w:t>
      </w:r>
    </w:p>
    <w:p w:rsidR="00F40556" w:rsidRPr="005229AB" w:rsidRDefault="00F40556" w:rsidP="002B3826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5229AB">
        <w:rPr>
          <w:rFonts w:ascii="Times New Roman" w:hAnsi="Times New Roman"/>
        </w:rPr>
        <w:tab/>
      </w:r>
      <w:r w:rsidRPr="005229AB">
        <w:rPr>
          <w:rFonts w:ascii="Times New Roman" w:hAnsi="Times New Roman"/>
        </w:rPr>
        <w:tab/>
      </w:r>
      <w:r w:rsidRPr="005229AB">
        <w:rPr>
          <w:rFonts w:ascii="Times New Roman" w:hAnsi="Times New Roman"/>
        </w:rPr>
        <w:tab/>
      </w:r>
      <w:r w:rsidRPr="005229AB">
        <w:rPr>
          <w:rFonts w:ascii="Times New Roman" w:hAnsi="Times New Roman"/>
        </w:rPr>
        <w:tab/>
      </w:r>
      <w:r w:rsidRPr="005229AB">
        <w:rPr>
          <w:rFonts w:ascii="Times New Roman" w:hAnsi="Times New Roman"/>
        </w:rPr>
        <w:tab/>
        <w:t>________________</w:t>
      </w:r>
      <w:r w:rsidRPr="005229AB">
        <w:rPr>
          <w:rFonts w:ascii="Times New Roman" w:hAnsi="Times New Roman"/>
        </w:rPr>
        <w:tab/>
      </w:r>
      <w:r w:rsidRPr="005229AB">
        <w:rPr>
          <w:rFonts w:ascii="Times New Roman" w:hAnsi="Times New Roman"/>
        </w:rPr>
        <w:tab/>
        <w:t>________________</w:t>
      </w:r>
      <w:r w:rsidRPr="005229AB">
        <w:rPr>
          <w:rFonts w:ascii="Times New Roman" w:hAnsi="Times New Roman"/>
        </w:rPr>
        <w:tab/>
      </w:r>
    </w:p>
    <w:p w:rsidR="00F40556" w:rsidRDefault="00F40556" w:rsidP="002B3826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5229AB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     Подпись                                    Расшифровка</w:t>
      </w:r>
    </w:p>
    <w:p w:rsidR="00F40556" w:rsidRDefault="00F40556" w:rsidP="00CD6EBB">
      <w:pPr>
        <w:widowControl w:val="0"/>
        <w:tabs>
          <w:tab w:val="left" w:pos="180"/>
          <w:tab w:val="center" w:pos="4677"/>
        </w:tabs>
        <w:suppressAutoHyphens/>
        <w:spacing w:after="0" w:line="240" w:lineRule="auto"/>
        <w:jc w:val="center"/>
        <w:rPr>
          <w:rFonts w:ascii="Times New Roman" w:hAnsi="Times New Roman" w:cs="Tahoma"/>
          <w:sz w:val="24"/>
          <w:szCs w:val="24"/>
        </w:rPr>
      </w:pPr>
      <w:r>
        <w:rPr>
          <w:rFonts w:ascii="Times New Roman" w:hAnsi="Times New Roman" w:cs="Tahoma"/>
          <w:sz w:val="24"/>
          <w:szCs w:val="24"/>
        </w:rPr>
        <w:t xml:space="preserve">                                                                   </w:t>
      </w:r>
    </w:p>
    <w:p w:rsidR="00F40556" w:rsidRDefault="00F40556" w:rsidP="00E246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</w:p>
    <w:p w:rsidR="00F40556" w:rsidRDefault="00F40556" w:rsidP="00E246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</w:p>
    <w:p w:rsidR="00F40556" w:rsidRPr="00FF1DB5" w:rsidRDefault="00F40556" w:rsidP="00E246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Приложение 6</w:t>
      </w:r>
    </w:p>
    <w:p w:rsidR="00F40556" w:rsidRDefault="00F40556" w:rsidP="00E246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к А</w:t>
      </w:r>
      <w:r w:rsidRPr="00FF1DB5">
        <w:rPr>
          <w:rFonts w:ascii="Times New Roman" w:hAnsi="Times New Roman"/>
          <w:color w:val="000000"/>
          <w:lang w:eastAsia="ru-RU"/>
        </w:rPr>
        <w:t xml:space="preserve">дминистративному регламенту предоставления </w:t>
      </w:r>
    </w:p>
    <w:p w:rsidR="00F40556" w:rsidRDefault="00F40556" w:rsidP="00E246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 w:rsidRPr="00FF1DB5">
        <w:rPr>
          <w:rFonts w:ascii="Times New Roman" w:hAnsi="Times New Roman"/>
          <w:color w:val="000000"/>
          <w:lang w:eastAsia="ru-RU"/>
        </w:rPr>
        <w:t xml:space="preserve">муниципальной услуги «Прием заявлений, постановка </w:t>
      </w:r>
    </w:p>
    <w:p w:rsidR="00F40556" w:rsidRDefault="00F40556" w:rsidP="00E246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 w:rsidRPr="00FF1DB5">
        <w:rPr>
          <w:rFonts w:ascii="Times New Roman" w:hAnsi="Times New Roman"/>
          <w:color w:val="000000"/>
          <w:lang w:eastAsia="ru-RU"/>
        </w:rPr>
        <w:t xml:space="preserve">на учет и зачисление детей в образовательные организации, </w:t>
      </w:r>
    </w:p>
    <w:p w:rsidR="00F40556" w:rsidRDefault="00F40556" w:rsidP="00E246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 w:rsidRPr="00FF1DB5">
        <w:rPr>
          <w:rFonts w:ascii="Times New Roman" w:hAnsi="Times New Roman"/>
          <w:color w:val="000000"/>
          <w:lang w:eastAsia="ru-RU"/>
        </w:rPr>
        <w:t>реализующие основную образовательную пр</w:t>
      </w:r>
      <w:r>
        <w:rPr>
          <w:rFonts w:ascii="Times New Roman" w:hAnsi="Times New Roman"/>
          <w:color w:val="000000"/>
          <w:lang w:eastAsia="ru-RU"/>
        </w:rPr>
        <w:t xml:space="preserve">ограмму </w:t>
      </w:r>
    </w:p>
    <w:p w:rsidR="00F40556" w:rsidRPr="00FF1DB5" w:rsidRDefault="00F40556" w:rsidP="00E246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дошкольного образования</w:t>
      </w:r>
      <w:r w:rsidRPr="00FF1DB5">
        <w:rPr>
          <w:rFonts w:ascii="Times New Roman" w:hAnsi="Times New Roman"/>
          <w:color w:val="000000"/>
          <w:lang w:eastAsia="ru-RU"/>
        </w:rPr>
        <w:t>»</w:t>
      </w:r>
    </w:p>
    <w:p w:rsidR="00F40556" w:rsidRDefault="00F40556" w:rsidP="00CD6EBB">
      <w:pPr>
        <w:widowControl w:val="0"/>
        <w:tabs>
          <w:tab w:val="left" w:pos="180"/>
          <w:tab w:val="center" w:pos="4677"/>
        </w:tabs>
        <w:suppressAutoHyphens/>
        <w:spacing w:after="0" w:line="240" w:lineRule="auto"/>
        <w:jc w:val="center"/>
        <w:rPr>
          <w:rFonts w:ascii="Times New Roman" w:hAnsi="Times New Roman" w:cs="Tahoma"/>
          <w:sz w:val="24"/>
          <w:szCs w:val="24"/>
        </w:rPr>
      </w:pPr>
    </w:p>
    <w:p w:rsidR="00F40556" w:rsidRPr="0083023A" w:rsidRDefault="00F40556" w:rsidP="00842F31">
      <w:pPr>
        <w:spacing w:after="100" w:afterAutospacing="1" w:line="240" w:lineRule="auto"/>
        <w:jc w:val="both"/>
        <w:rPr>
          <w:rFonts w:ascii="Times New Roman" w:hAnsi="Times New Roman" w:cs="Tahoma"/>
          <w:sz w:val="24"/>
          <w:szCs w:val="24"/>
        </w:rPr>
      </w:pPr>
      <w:r>
        <w:rPr>
          <w:rFonts w:ascii="Times New Roman" w:hAnsi="Times New Roman" w:cs="Tahoma"/>
          <w:sz w:val="24"/>
          <w:szCs w:val="24"/>
        </w:rPr>
        <w:t xml:space="preserve">                                                                                 </w:t>
      </w:r>
      <w:r w:rsidRPr="0083023A">
        <w:rPr>
          <w:rFonts w:ascii="Times New Roman" w:hAnsi="Times New Roman" w:cs="Tahoma"/>
          <w:sz w:val="24"/>
          <w:szCs w:val="24"/>
        </w:rPr>
        <w:t xml:space="preserve">Заведующему МДОУ </w:t>
      </w:r>
      <w:r w:rsidRPr="0083023A">
        <w:rPr>
          <w:rFonts w:ascii="Times New Roman" w:hAnsi="Times New Roman" w:cs="Tahoma"/>
          <w:bCs/>
          <w:color w:val="000000"/>
          <w:sz w:val="24"/>
          <w:szCs w:val="24"/>
        </w:rPr>
        <w:t>детск</w:t>
      </w:r>
      <w:r>
        <w:rPr>
          <w:rFonts w:ascii="Times New Roman" w:hAnsi="Times New Roman" w:cs="Tahoma"/>
          <w:bCs/>
          <w:color w:val="000000"/>
          <w:sz w:val="24"/>
          <w:szCs w:val="24"/>
        </w:rPr>
        <w:t>ий</w:t>
      </w:r>
      <w:r w:rsidRPr="0083023A">
        <w:rPr>
          <w:rFonts w:ascii="Times New Roman" w:hAnsi="Times New Roman" w:cs="Tahoma"/>
          <w:bCs/>
          <w:color w:val="000000"/>
          <w:sz w:val="24"/>
          <w:szCs w:val="24"/>
        </w:rPr>
        <w:t xml:space="preserve"> сад</w:t>
      </w:r>
      <w:r>
        <w:rPr>
          <w:rFonts w:ascii="Times New Roman" w:hAnsi="Times New Roman" w:cs="Tahoma"/>
          <w:bCs/>
          <w:color w:val="000000"/>
          <w:sz w:val="24"/>
          <w:szCs w:val="24"/>
        </w:rPr>
        <w:t xml:space="preserve"> №</w:t>
      </w:r>
      <w:r w:rsidRPr="0083023A">
        <w:rPr>
          <w:rFonts w:ascii="Times New Roman" w:hAnsi="Times New Roman" w:cs="Tahoma"/>
          <w:bCs/>
          <w:color w:val="000000"/>
          <w:sz w:val="24"/>
          <w:szCs w:val="24"/>
        </w:rPr>
        <w:t>_______</w:t>
      </w:r>
      <w:r>
        <w:rPr>
          <w:rFonts w:ascii="Times New Roman" w:hAnsi="Times New Roman" w:cs="Tahoma"/>
          <w:bCs/>
          <w:color w:val="000000"/>
          <w:sz w:val="24"/>
          <w:szCs w:val="24"/>
        </w:rPr>
        <w:t>___</w:t>
      </w:r>
    </w:p>
    <w:p w:rsidR="00F40556" w:rsidRPr="0083023A" w:rsidRDefault="00F40556" w:rsidP="00CD6EBB">
      <w:pPr>
        <w:widowControl w:val="0"/>
        <w:suppressAutoHyphens/>
        <w:spacing w:after="0" w:line="240" w:lineRule="auto"/>
        <w:jc w:val="right"/>
        <w:rPr>
          <w:rFonts w:ascii="Times New Roman" w:hAnsi="Times New Roman" w:cs="Tahoma"/>
          <w:i/>
          <w:sz w:val="24"/>
          <w:szCs w:val="24"/>
        </w:rPr>
      </w:pPr>
      <w:r w:rsidRPr="0083023A">
        <w:rPr>
          <w:rFonts w:ascii="Times New Roman" w:hAnsi="Times New Roman" w:cs="Tahoma"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 w:cs="Tahoma"/>
          <w:sz w:val="24"/>
          <w:szCs w:val="24"/>
        </w:rPr>
        <w:t xml:space="preserve">                            ________</w:t>
      </w:r>
      <w:r w:rsidRPr="0083023A">
        <w:rPr>
          <w:rFonts w:ascii="Times New Roman" w:hAnsi="Times New Roman" w:cs="Tahoma"/>
          <w:sz w:val="24"/>
          <w:szCs w:val="24"/>
        </w:rPr>
        <w:t>__________________________________</w:t>
      </w:r>
    </w:p>
    <w:p w:rsidR="00F40556" w:rsidRPr="0083023A" w:rsidRDefault="00F40556" w:rsidP="00CD6EBB">
      <w:pPr>
        <w:widowControl w:val="0"/>
        <w:suppressAutoHyphens/>
        <w:spacing w:after="0" w:line="240" w:lineRule="auto"/>
        <w:jc w:val="right"/>
        <w:rPr>
          <w:rFonts w:ascii="Times New Roman" w:hAnsi="Times New Roman" w:cs="Tahoma"/>
          <w:sz w:val="24"/>
          <w:szCs w:val="24"/>
        </w:rPr>
      </w:pPr>
      <w:r w:rsidRPr="0083023A">
        <w:rPr>
          <w:rFonts w:ascii="Times New Roman" w:hAnsi="Times New Roman" w:cs="Tahoma"/>
          <w:sz w:val="24"/>
          <w:szCs w:val="24"/>
        </w:rPr>
        <w:t xml:space="preserve">                                                                                     от</w:t>
      </w:r>
      <w:r>
        <w:rPr>
          <w:rFonts w:ascii="Times New Roman" w:hAnsi="Times New Roman" w:cs="Tahoma"/>
          <w:sz w:val="24"/>
          <w:szCs w:val="24"/>
        </w:rPr>
        <w:t>__________</w:t>
      </w:r>
      <w:r w:rsidRPr="0083023A">
        <w:rPr>
          <w:rFonts w:ascii="Times New Roman" w:hAnsi="Times New Roman" w:cs="Tahoma"/>
          <w:sz w:val="24"/>
          <w:szCs w:val="24"/>
        </w:rPr>
        <w:t>________________________________</w:t>
      </w:r>
    </w:p>
    <w:p w:rsidR="00F40556" w:rsidRPr="0083023A" w:rsidRDefault="00F40556" w:rsidP="00CD6EBB">
      <w:pPr>
        <w:widowControl w:val="0"/>
        <w:suppressAutoHyphens/>
        <w:spacing w:after="0" w:line="240" w:lineRule="auto"/>
        <w:jc w:val="right"/>
        <w:rPr>
          <w:rFonts w:ascii="Times New Roman" w:hAnsi="Times New Roman" w:cs="Tahoma"/>
          <w:i/>
          <w:sz w:val="20"/>
          <w:szCs w:val="20"/>
        </w:rPr>
      </w:pPr>
      <w:r w:rsidRPr="0083023A">
        <w:rPr>
          <w:rFonts w:ascii="Times New Roman" w:hAnsi="Times New Roman" w:cs="Tahoma"/>
          <w:i/>
          <w:sz w:val="20"/>
          <w:szCs w:val="20"/>
        </w:rPr>
        <w:t xml:space="preserve">                    (фамилия, имя,  отчество (при наличии)</w:t>
      </w:r>
    </w:p>
    <w:p w:rsidR="00F40556" w:rsidRPr="0083023A" w:rsidRDefault="00F40556" w:rsidP="00CD6EBB">
      <w:pPr>
        <w:widowControl w:val="0"/>
        <w:suppressAutoHyphens/>
        <w:spacing w:after="0" w:line="240" w:lineRule="auto"/>
        <w:jc w:val="right"/>
        <w:rPr>
          <w:rFonts w:ascii="Times New Roman" w:hAnsi="Times New Roman" w:cs="Tahoma"/>
          <w:sz w:val="24"/>
          <w:szCs w:val="24"/>
        </w:rPr>
      </w:pPr>
      <w:r>
        <w:rPr>
          <w:rFonts w:ascii="Times New Roman" w:hAnsi="Times New Roman" w:cs="Tahoma"/>
          <w:sz w:val="24"/>
          <w:szCs w:val="24"/>
        </w:rPr>
        <w:t>________</w:t>
      </w:r>
      <w:r w:rsidRPr="0083023A">
        <w:rPr>
          <w:rFonts w:ascii="Times New Roman" w:hAnsi="Times New Roman" w:cs="Tahoma"/>
          <w:sz w:val="24"/>
          <w:szCs w:val="24"/>
        </w:rPr>
        <w:t>__________________________________,</w:t>
      </w:r>
    </w:p>
    <w:p w:rsidR="00F40556" w:rsidRPr="0083023A" w:rsidRDefault="00F40556" w:rsidP="00CD6EBB">
      <w:pPr>
        <w:widowControl w:val="0"/>
        <w:suppressAutoHyphens/>
        <w:spacing w:after="0" w:line="240" w:lineRule="auto"/>
        <w:jc w:val="center"/>
        <w:rPr>
          <w:rFonts w:ascii="Times New Roman" w:hAnsi="Times New Roman" w:cs="Tahoma"/>
          <w:i/>
          <w:sz w:val="20"/>
          <w:szCs w:val="20"/>
        </w:rPr>
      </w:pPr>
      <w:r w:rsidRPr="0083023A">
        <w:rPr>
          <w:rFonts w:ascii="Times New Roman" w:hAnsi="Times New Roman" w:cs="Tahoma"/>
          <w:i/>
          <w:sz w:val="20"/>
          <w:szCs w:val="20"/>
        </w:rPr>
        <w:t xml:space="preserve">                                                                                                     родителя (законного представителя) полностью) </w:t>
      </w:r>
    </w:p>
    <w:p w:rsidR="00F40556" w:rsidRPr="0083023A" w:rsidRDefault="00F40556" w:rsidP="00CD6EBB">
      <w:pPr>
        <w:widowControl w:val="0"/>
        <w:suppressAutoHyphens/>
        <w:spacing w:after="0" w:line="240" w:lineRule="auto"/>
        <w:jc w:val="right"/>
        <w:rPr>
          <w:rFonts w:ascii="Times New Roman" w:hAnsi="Times New Roman" w:cs="Tahoma"/>
          <w:sz w:val="24"/>
          <w:szCs w:val="24"/>
        </w:rPr>
      </w:pPr>
      <w:r w:rsidRPr="0083023A">
        <w:rPr>
          <w:rFonts w:ascii="Times New Roman" w:hAnsi="Times New Roman" w:cs="Tahoma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ahoma"/>
          <w:sz w:val="24"/>
          <w:szCs w:val="24"/>
        </w:rPr>
        <w:t xml:space="preserve">           </w:t>
      </w:r>
      <w:r w:rsidRPr="0083023A">
        <w:rPr>
          <w:rFonts w:ascii="Times New Roman" w:hAnsi="Times New Roman" w:cs="Tahoma"/>
          <w:sz w:val="24"/>
          <w:szCs w:val="24"/>
        </w:rPr>
        <w:t xml:space="preserve">проживающего по адресу: </w:t>
      </w:r>
      <w:r>
        <w:rPr>
          <w:rFonts w:ascii="Times New Roman" w:hAnsi="Times New Roman" w:cs="Tahoma"/>
          <w:sz w:val="24"/>
          <w:szCs w:val="24"/>
        </w:rPr>
        <w:t>_____________________</w:t>
      </w:r>
      <w:r w:rsidRPr="0083023A">
        <w:rPr>
          <w:rFonts w:ascii="Times New Roman" w:hAnsi="Times New Roman" w:cs="Tahoma"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</w:p>
    <w:p w:rsidR="00F40556" w:rsidRPr="005E4BFA" w:rsidRDefault="00F40556" w:rsidP="00CD6EBB">
      <w:pPr>
        <w:widowControl w:val="0"/>
        <w:suppressAutoHyphens/>
        <w:spacing w:after="0" w:line="240" w:lineRule="auto"/>
        <w:jc w:val="right"/>
        <w:rPr>
          <w:rFonts w:ascii="Times New Roman" w:hAnsi="Times New Roman" w:cs="Tahoma"/>
          <w:i/>
          <w:sz w:val="20"/>
          <w:szCs w:val="20"/>
        </w:rPr>
      </w:pPr>
      <w:r w:rsidRPr="0083023A">
        <w:rPr>
          <w:rFonts w:ascii="Times New Roman" w:hAnsi="Times New Roman" w:cs="Tahoma"/>
          <w:sz w:val="24"/>
          <w:szCs w:val="24"/>
        </w:rPr>
        <w:t>__________________________________</w:t>
      </w:r>
      <w:r>
        <w:rPr>
          <w:rFonts w:ascii="Times New Roman" w:hAnsi="Times New Roman" w:cs="Tahoma"/>
          <w:sz w:val="24"/>
          <w:szCs w:val="24"/>
        </w:rPr>
        <w:t>_________</w:t>
      </w:r>
      <w:r w:rsidRPr="0083023A">
        <w:rPr>
          <w:rFonts w:ascii="Times New Roman" w:hAnsi="Times New Roman" w:cs="Tahoma"/>
          <w:sz w:val="24"/>
          <w:szCs w:val="24"/>
        </w:rPr>
        <w:t xml:space="preserve">       </w:t>
      </w:r>
    </w:p>
    <w:p w:rsidR="00F40556" w:rsidRPr="0083023A" w:rsidRDefault="00F40556" w:rsidP="00CD6EBB">
      <w:pPr>
        <w:widowControl w:val="0"/>
        <w:suppressAutoHyphens/>
        <w:spacing w:after="0" w:line="240" w:lineRule="auto"/>
        <w:rPr>
          <w:rFonts w:ascii="Times New Roman" w:hAnsi="Times New Roman" w:cs="Tahoma"/>
          <w:i/>
          <w:sz w:val="24"/>
          <w:szCs w:val="24"/>
        </w:rPr>
      </w:pPr>
      <w:r w:rsidRPr="0083023A">
        <w:rPr>
          <w:rFonts w:ascii="Times New Roman" w:hAnsi="Times New Roman" w:cs="Tahoma"/>
          <w:i/>
          <w:sz w:val="20"/>
          <w:szCs w:val="20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ahoma"/>
          <w:i/>
          <w:sz w:val="20"/>
          <w:szCs w:val="20"/>
        </w:rPr>
        <w:t xml:space="preserve">                   </w:t>
      </w:r>
      <w:r w:rsidRPr="0083023A">
        <w:rPr>
          <w:rFonts w:ascii="Times New Roman" w:hAnsi="Times New Roman" w:cs="Tahoma"/>
          <w:i/>
          <w:sz w:val="20"/>
          <w:szCs w:val="20"/>
        </w:rPr>
        <w:t xml:space="preserve">    </w:t>
      </w:r>
      <w:r>
        <w:rPr>
          <w:rFonts w:ascii="Times New Roman" w:hAnsi="Times New Roman" w:cs="Tahoma"/>
          <w:i/>
          <w:sz w:val="20"/>
          <w:szCs w:val="20"/>
        </w:rPr>
        <w:t>(</w:t>
      </w:r>
      <w:r w:rsidRPr="0083023A">
        <w:rPr>
          <w:rFonts w:ascii="Times New Roman" w:hAnsi="Times New Roman" w:cs="Tahoma"/>
          <w:i/>
          <w:sz w:val="20"/>
          <w:szCs w:val="20"/>
        </w:rPr>
        <w:t xml:space="preserve"> </w:t>
      </w:r>
      <w:r>
        <w:rPr>
          <w:rFonts w:ascii="Times New Roman" w:hAnsi="Times New Roman" w:cs="Tahoma"/>
          <w:i/>
          <w:sz w:val="20"/>
          <w:szCs w:val="20"/>
        </w:rPr>
        <w:t xml:space="preserve">город, </w:t>
      </w:r>
      <w:r w:rsidRPr="0083023A">
        <w:rPr>
          <w:rFonts w:ascii="Times New Roman" w:hAnsi="Times New Roman" w:cs="Tahoma"/>
          <w:i/>
          <w:sz w:val="20"/>
          <w:szCs w:val="20"/>
        </w:rPr>
        <w:t>улица, дом, квартира)</w:t>
      </w:r>
      <w:r w:rsidRPr="0083023A">
        <w:rPr>
          <w:rFonts w:ascii="Times New Roman" w:hAnsi="Times New Roman" w:cs="Tahoma"/>
          <w:i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</w:p>
    <w:p w:rsidR="00F40556" w:rsidRPr="0083023A" w:rsidRDefault="00F40556" w:rsidP="00CD6EBB">
      <w:pPr>
        <w:widowControl w:val="0"/>
        <w:suppressAutoHyphens/>
        <w:spacing w:after="0" w:line="240" w:lineRule="auto"/>
        <w:jc w:val="right"/>
        <w:rPr>
          <w:rFonts w:ascii="Times New Roman" w:hAnsi="Times New Roman" w:cs="Tahoma"/>
          <w:i/>
          <w:sz w:val="24"/>
          <w:szCs w:val="24"/>
        </w:rPr>
      </w:pPr>
      <w:r w:rsidRPr="0083023A">
        <w:rPr>
          <w:rFonts w:ascii="Times New Roman" w:hAnsi="Times New Roman" w:cs="Tahoma"/>
          <w:i/>
          <w:sz w:val="24"/>
          <w:szCs w:val="24"/>
        </w:rPr>
        <w:t xml:space="preserve">                                                                                    </w:t>
      </w:r>
      <w:r w:rsidRPr="00E74B17">
        <w:rPr>
          <w:rFonts w:ascii="Times New Roman" w:hAnsi="Times New Roman" w:cs="Tahoma"/>
          <w:sz w:val="24"/>
          <w:szCs w:val="24"/>
        </w:rPr>
        <w:t>паспорт</w:t>
      </w:r>
      <w:r>
        <w:rPr>
          <w:rFonts w:ascii="Times New Roman" w:hAnsi="Times New Roman" w:cs="Tahoma"/>
          <w:i/>
          <w:sz w:val="24"/>
          <w:szCs w:val="24"/>
        </w:rPr>
        <w:t>_</w:t>
      </w:r>
      <w:r w:rsidRPr="0083023A">
        <w:rPr>
          <w:rFonts w:ascii="Times New Roman" w:hAnsi="Times New Roman" w:cs="Tahoma"/>
          <w:i/>
          <w:sz w:val="24"/>
          <w:szCs w:val="24"/>
        </w:rPr>
        <w:t>___________________________________</w:t>
      </w:r>
    </w:p>
    <w:p w:rsidR="00F40556" w:rsidRPr="0083023A" w:rsidRDefault="00F40556" w:rsidP="00CD6EBB">
      <w:pPr>
        <w:widowControl w:val="0"/>
        <w:suppressAutoHyphens/>
        <w:spacing w:after="0" w:line="240" w:lineRule="auto"/>
        <w:rPr>
          <w:rFonts w:ascii="Times New Roman" w:hAnsi="Times New Roman" w:cs="Tahoma"/>
          <w:i/>
          <w:sz w:val="20"/>
          <w:szCs w:val="20"/>
        </w:rPr>
      </w:pPr>
      <w:r w:rsidRPr="0083023A">
        <w:rPr>
          <w:rFonts w:ascii="Times New Roman" w:hAnsi="Times New Roman" w:cs="Tahoma"/>
          <w:sz w:val="20"/>
          <w:szCs w:val="20"/>
        </w:rPr>
        <w:tab/>
      </w:r>
      <w:r w:rsidRPr="0083023A">
        <w:rPr>
          <w:rFonts w:ascii="Times New Roman" w:hAnsi="Times New Roman" w:cs="Tahoma"/>
          <w:sz w:val="20"/>
          <w:szCs w:val="20"/>
        </w:rPr>
        <w:tab/>
      </w:r>
      <w:r w:rsidRPr="0083023A">
        <w:rPr>
          <w:rFonts w:ascii="Times New Roman" w:hAnsi="Times New Roman" w:cs="Tahoma"/>
          <w:sz w:val="20"/>
          <w:szCs w:val="20"/>
        </w:rPr>
        <w:tab/>
      </w:r>
      <w:r w:rsidRPr="0083023A">
        <w:rPr>
          <w:rFonts w:ascii="Times New Roman" w:hAnsi="Times New Roman" w:cs="Tahoma"/>
          <w:sz w:val="20"/>
          <w:szCs w:val="20"/>
        </w:rPr>
        <w:tab/>
      </w:r>
      <w:r w:rsidRPr="0083023A">
        <w:rPr>
          <w:rFonts w:ascii="Times New Roman" w:hAnsi="Times New Roman" w:cs="Tahoma"/>
          <w:sz w:val="20"/>
          <w:szCs w:val="20"/>
        </w:rPr>
        <w:tab/>
      </w:r>
      <w:r w:rsidRPr="0083023A">
        <w:rPr>
          <w:rFonts w:ascii="Times New Roman" w:hAnsi="Times New Roman" w:cs="Tahoma"/>
          <w:sz w:val="20"/>
          <w:szCs w:val="20"/>
        </w:rPr>
        <w:tab/>
      </w:r>
      <w:r w:rsidRPr="0083023A">
        <w:rPr>
          <w:rFonts w:ascii="Times New Roman" w:hAnsi="Times New Roman" w:cs="Tahoma"/>
          <w:sz w:val="20"/>
          <w:szCs w:val="20"/>
        </w:rPr>
        <w:tab/>
      </w:r>
      <w:r w:rsidRPr="0083023A">
        <w:rPr>
          <w:rFonts w:ascii="Times New Roman" w:hAnsi="Times New Roman" w:cs="Tahoma"/>
          <w:sz w:val="20"/>
          <w:szCs w:val="20"/>
        </w:rPr>
        <w:tab/>
      </w:r>
      <w:r w:rsidRPr="0083023A">
        <w:rPr>
          <w:rFonts w:ascii="Times New Roman" w:hAnsi="Times New Roman" w:cs="Tahoma"/>
          <w:sz w:val="20"/>
          <w:szCs w:val="20"/>
        </w:rPr>
        <w:tab/>
        <w:t xml:space="preserve">      </w:t>
      </w:r>
      <w:r w:rsidRPr="0083023A">
        <w:rPr>
          <w:rFonts w:ascii="Times New Roman" w:hAnsi="Times New Roman" w:cs="Tahoma"/>
          <w:i/>
          <w:sz w:val="20"/>
          <w:szCs w:val="20"/>
        </w:rPr>
        <w:t xml:space="preserve">реквизиты документа,  </w:t>
      </w:r>
    </w:p>
    <w:p w:rsidR="00F40556" w:rsidRPr="0083023A" w:rsidRDefault="00F40556" w:rsidP="00CD6EBB">
      <w:pPr>
        <w:widowControl w:val="0"/>
        <w:suppressAutoHyphens/>
        <w:spacing w:after="0" w:line="240" w:lineRule="auto"/>
        <w:jc w:val="right"/>
        <w:rPr>
          <w:rFonts w:ascii="Times New Roman" w:hAnsi="Times New Roman" w:cs="Tahoma"/>
          <w:i/>
          <w:sz w:val="20"/>
          <w:szCs w:val="20"/>
        </w:rPr>
      </w:pPr>
      <w:r>
        <w:rPr>
          <w:rFonts w:ascii="Times New Roman" w:hAnsi="Times New Roman" w:cs="Tahoma"/>
          <w:i/>
          <w:sz w:val="24"/>
          <w:szCs w:val="24"/>
        </w:rPr>
        <w:t>_______</w:t>
      </w:r>
      <w:r w:rsidRPr="0083023A">
        <w:rPr>
          <w:rFonts w:ascii="Times New Roman" w:hAnsi="Times New Roman" w:cs="Tahoma"/>
          <w:i/>
          <w:sz w:val="24"/>
          <w:szCs w:val="24"/>
        </w:rPr>
        <w:t>____________________________________</w:t>
      </w:r>
    </w:p>
    <w:p w:rsidR="00F40556" w:rsidRPr="0083023A" w:rsidRDefault="00F40556" w:rsidP="00CD6EBB">
      <w:pPr>
        <w:widowControl w:val="0"/>
        <w:suppressAutoHyphens/>
        <w:spacing w:after="0" w:line="240" w:lineRule="auto"/>
        <w:rPr>
          <w:rFonts w:ascii="Times New Roman" w:hAnsi="Times New Roman" w:cs="Tahoma"/>
          <w:i/>
          <w:sz w:val="20"/>
          <w:szCs w:val="20"/>
        </w:rPr>
      </w:pPr>
      <w:r w:rsidRPr="0083023A">
        <w:rPr>
          <w:rFonts w:ascii="Times New Roman" w:hAnsi="Times New Roman" w:cs="Tahoma"/>
          <w:sz w:val="24"/>
          <w:szCs w:val="24"/>
        </w:rPr>
        <w:t xml:space="preserve">                                                                                                </w:t>
      </w:r>
      <w:r w:rsidRPr="0083023A">
        <w:rPr>
          <w:rFonts w:ascii="Times New Roman" w:hAnsi="Times New Roman" w:cs="Tahoma"/>
          <w:sz w:val="20"/>
          <w:szCs w:val="20"/>
        </w:rPr>
        <w:t>у</w:t>
      </w:r>
      <w:r w:rsidRPr="0083023A">
        <w:rPr>
          <w:rFonts w:ascii="Times New Roman" w:hAnsi="Times New Roman" w:cs="Tahoma"/>
          <w:i/>
          <w:sz w:val="20"/>
          <w:szCs w:val="20"/>
        </w:rPr>
        <w:t xml:space="preserve">достоверяющего личность родителя     </w:t>
      </w:r>
    </w:p>
    <w:p w:rsidR="00F40556" w:rsidRDefault="00F40556" w:rsidP="00CD6EBB">
      <w:pPr>
        <w:widowControl w:val="0"/>
        <w:suppressAutoHyphens/>
        <w:spacing w:after="0" w:line="240" w:lineRule="auto"/>
        <w:rPr>
          <w:rFonts w:ascii="Times New Roman" w:hAnsi="Times New Roman" w:cs="Tahoma"/>
          <w:i/>
          <w:sz w:val="20"/>
          <w:szCs w:val="20"/>
        </w:rPr>
      </w:pPr>
      <w:r w:rsidRPr="0083023A">
        <w:rPr>
          <w:rFonts w:ascii="Times New Roman" w:hAnsi="Times New Roman" w:cs="Tahoma"/>
          <w:i/>
          <w:sz w:val="20"/>
          <w:szCs w:val="20"/>
        </w:rPr>
        <w:t xml:space="preserve">                                                                                                                          (законного представителя)</w:t>
      </w:r>
    </w:p>
    <w:p w:rsidR="00F40556" w:rsidRDefault="00F40556" w:rsidP="00CD6EBB">
      <w:pPr>
        <w:widowControl w:val="0"/>
        <w:suppressAutoHyphens/>
        <w:spacing w:after="0" w:line="240" w:lineRule="auto"/>
        <w:jc w:val="right"/>
        <w:rPr>
          <w:rFonts w:ascii="Times New Roman" w:hAnsi="Times New Roman" w:cs="Tahoma"/>
          <w:i/>
          <w:sz w:val="20"/>
          <w:szCs w:val="20"/>
        </w:rPr>
      </w:pPr>
      <w:r w:rsidRPr="009A7797">
        <w:rPr>
          <w:rFonts w:ascii="Times New Roman" w:hAnsi="Times New Roman" w:cs="Tahoma"/>
          <w:sz w:val="24"/>
          <w:szCs w:val="20"/>
        </w:rPr>
        <w:t>контактный телефон</w:t>
      </w:r>
      <w:r>
        <w:rPr>
          <w:rFonts w:ascii="Times New Roman" w:hAnsi="Times New Roman" w:cs="Tahoma"/>
          <w:i/>
          <w:sz w:val="20"/>
          <w:szCs w:val="20"/>
        </w:rPr>
        <w:t>:_________________________________</w:t>
      </w:r>
    </w:p>
    <w:p w:rsidR="00F40556" w:rsidRPr="0083023A" w:rsidRDefault="00F40556" w:rsidP="00CD6EBB">
      <w:pPr>
        <w:widowControl w:val="0"/>
        <w:tabs>
          <w:tab w:val="left" w:pos="3855"/>
        </w:tabs>
        <w:suppressAutoHyphens/>
        <w:spacing w:after="0" w:line="240" w:lineRule="auto"/>
        <w:jc w:val="right"/>
        <w:rPr>
          <w:rFonts w:ascii="Times New Roman" w:hAnsi="Times New Roman" w:cs="Tahoma"/>
          <w:i/>
          <w:sz w:val="20"/>
          <w:szCs w:val="20"/>
        </w:rPr>
      </w:pPr>
      <w:r>
        <w:rPr>
          <w:rFonts w:ascii="Times New Roman" w:hAnsi="Times New Roman" w:cs="Tahoma"/>
          <w:i/>
          <w:sz w:val="20"/>
          <w:szCs w:val="20"/>
        </w:rPr>
        <w:tab/>
      </w:r>
      <w:r w:rsidRPr="009A7797">
        <w:rPr>
          <w:rFonts w:ascii="Times New Roman" w:hAnsi="Times New Roman" w:cs="Tahoma"/>
          <w:sz w:val="24"/>
          <w:szCs w:val="20"/>
        </w:rPr>
        <w:t>эл.почта:</w:t>
      </w:r>
      <w:r>
        <w:rPr>
          <w:rFonts w:ascii="Times New Roman" w:hAnsi="Times New Roman" w:cs="Tahoma"/>
          <w:i/>
          <w:sz w:val="20"/>
          <w:szCs w:val="20"/>
        </w:rPr>
        <w:t>______________________________________</w:t>
      </w:r>
    </w:p>
    <w:p w:rsidR="00F40556" w:rsidRPr="0083023A" w:rsidRDefault="00F40556" w:rsidP="00CD6EBB">
      <w:pPr>
        <w:widowControl w:val="0"/>
        <w:suppressAutoHyphens/>
        <w:spacing w:after="0" w:line="240" w:lineRule="auto"/>
        <w:jc w:val="right"/>
        <w:rPr>
          <w:rFonts w:ascii="Times New Roman" w:hAnsi="Times New Roman" w:cs="Tahoma"/>
          <w:sz w:val="24"/>
          <w:szCs w:val="24"/>
        </w:rPr>
      </w:pPr>
      <w:r w:rsidRPr="0083023A">
        <w:rPr>
          <w:rFonts w:ascii="Times New Roman" w:hAnsi="Times New Roman" w:cs="Tahoma"/>
          <w:sz w:val="24"/>
          <w:szCs w:val="24"/>
        </w:rPr>
        <w:t xml:space="preserve">                                                            </w:t>
      </w:r>
    </w:p>
    <w:p w:rsidR="00F40556" w:rsidRPr="00E246F9" w:rsidRDefault="00F40556" w:rsidP="00CD6EBB">
      <w:pPr>
        <w:widowControl w:val="0"/>
        <w:suppressAutoHyphens/>
        <w:spacing w:after="0" w:line="240" w:lineRule="auto"/>
        <w:jc w:val="center"/>
        <w:rPr>
          <w:rFonts w:ascii="Times New Roman" w:hAnsi="Times New Roman" w:cs="Tahoma"/>
          <w:b/>
          <w:sz w:val="24"/>
          <w:szCs w:val="24"/>
        </w:rPr>
      </w:pPr>
      <w:r w:rsidRPr="00E246F9">
        <w:rPr>
          <w:rFonts w:ascii="Times New Roman" w:hAnsi="Times New Roman" w:cs="Tahoma"/>
          <w:b/>
          <w:sz w:val="24"/>
          <w:szCs w:val="24"/>
        </w:rPr>
        <w:t>ЗАЯВЛЕНИЕ</w:t>
      </w:r>
    </w:p>
    <w:p w:rsidR="00F40556" w:rsidRPr="00842F31" w:rsidRDefault="00F40556" w:rsidP="00CD6EBB">
      <w:pPr>
        <w:widowControl w:val="0"/>
        <w:suppressAutoHyphens/>
        <w:spacing w:after="0" w:line="240" w:lineRule="auto"/>
        <w:jc w:val="center"/>
        <w:rPr>
          <w:rFonts w:ascii="Times New Roman" w:hAnsi="Times New Roman" w:cs="Tahoma"/>
          <w:sz w:val="16"/>
          <w:szCs w:val="16"/>
        </w:rPr>
      </w:pPr>
    </w:p>
    <w:p w:rsidR="00F40556" w:rsidRDefault="00F40556" w:rsidP="00CD6EBB">
      <w:pPr>
        <w:widowControl w:val="0"/>
        <w:suppressAutoHyphens/>
        <w:spacing w:after="0" w:line="240" w:lineRule="auto"/>
        <w:jc w:val="both"/>
        <w:rPr>
          <w:rFonts w:ascii="Times New Roman" w:hAnsi="Times New Roman" w:cs="Tahoma"/>
          <w:i/>
          <w:sz w:val="20"/>
          <w:szCs w:val="20"/>
        </w:rPr>
      </w:pPr>
      <w:r w:rsidRPr="0083023A">
        <w:rPr>
          <w:rFonts w:ascii="Times New Roman" w:hAnsi="Times New Roman" w:cs="Tahoma"/>
          <w:sz w:val="24"/>
          <w:szCs w:val="24"/>
        </w:rPr>
        <w:tab/>
        <w:t xml:space="preserve">Прошу зачислить </w:t>
      </w:r>
      <w:r>
        <w:rPr>
          <w:rFonts w:ascii="Times New Roman" w:hAnsi="Times New Roman" w:cs="Tahoma"/>
          <w:sz w:val="24"/>
          <w:szCs w:val="24"/>
        </w:rPr>
        <w:t>______________</w:t>
      </w:r>
      <w:r w:rsidRPr="0083023A">
        <w:rPr>
          <w:rFonts w:ascii="Times New Roman" w:hAnsi="Times New Roman" w:cs="Tahoma"/>
          <w:sz w:val="24"/>
          <w:szCs w:val="24"/>
        </w:rPr>
        <w:t>_________________________________________</w:t>
      </w:r>
      <w:r w:rsidRPr="0083023A">
        <w:rPr>
          <w:rFonts w:ascii="Times New Roman" w:hAnsi="Times New Roman" w:cs="Tahoma"/>
          <w:sz w:val="24"/>
          <w:szCs w:val="24"/>
        </w:rPr>
        <w:br/>
      </w:r>
      <w:r w:rsidRPr="0083023A">
        <w:rPr>
          <w:rFonts w:ascii="Times New Roman" w:hAnsi="Times New Roman" w:cs="Tahoma"/>
          <w:sz w:val="20"/>
          <w:szCs w:val="20"/>
        </w:rPr>
        <w:t xml:space="preserve">                                                                         </w:t>
      </w:r>
      <w:r w:rsidRPr="0083023A">
        <w:rPr>
          <w:rFonts w:ascii="Times New Roman" w:hAnsi="Times New Roman" w:cs="Tahoma"/>
          <w:i/>
          <w:sz w:val="20"/>
          <w:szCs w:val="20"/>
        </w:rPr>
        <w:t xml:space="preserve"> фамилия, имя,  отчество (при наличии) ребёнка </w:t>
      </w:r>
      <w:r>
        <w:rPr>
          <w:rFonts w:ascii="Times New Roman" w:hAnsi="Times New Roman" w:cs="Tahoma"/>
          <w:i/>
          <w:sz w:val="20"/>
          <w:szCs w:val="20"/>
        </w:rPr>
        <w:t>, дата рождения</w:t>
      </w:r>
    </w:p>
    <w:p w:rsidR="00F40556" w:rsidRPr="00E74B17" w:rsidRDefault="00F40556" w:rsidP="00CD6EBB">
      <w:pPr>
        <w:widowControl w:val="0"/>
        <w:suppressAutoHyphens/>
        <w:spacing w:after="0" w:line="240" w:lineRule="auto"/>
        <w:jc w:val="both"/>
        <w:rPr>
          <w:rFonts w:ascii="Times New Roman" w:hAnsi="Times New Roman" w:cs="Tahoma"/>
          <w:sz w:val="24"/>
          <w:szCs w:val="24"/>
        </w:rPr>
      </w:pPr>
      <w:r w:rsidRPr="00E74B17">
        <w:rPr>
          <w:rFonts w:ascii="Times New Roman" w:hAnsi="Times New Roman" w:cs="Tahoma"/>
          <w:sz w:val="24"/>
          <w:szCs w:val="24"/>
        </w:rPr>
        <w:t>года</w:t>
      </w:r>
      <w:r>
        <w:rPr>
          <w:rFonts w:ascii="Times New Roman" w:hAnsi="Times New Roman" w:cs="Tahoma"/>
          <w:sz w:val="24"/>
          <w:szCs w:val="24"/>
        </w:rPr>
        <w:t xml:space="preserve"> рождения, место рождения __________________________________________________ (свидетельство о рождении:________________, выдано Отделом ЗАГС по ________________________________________________ ), проживающего по адресу:</w:t>
      </w:r>
    </w:p>
    <w:p w:rsidR="00F40556" w:rsidRPr="00896742" w:rsidRDefault="00F40556" w:rsidP="00CD6EBB">
      <w:pPr>
        <w:widowControl w:val="0"/>
        <w:suppressAutoHyphens/>
        <w:spacing w:after="0" w:line="240" w:lineRule="auto"/>
        <w:jc w:val="both"/>
        <w:rPr>
          <w:rFonts w:ascii="Times New Roman" w:hAnsi="Times New Roman" w:cs="Tahoma"/>
          <w:sz w:val="24"/>
          <w:szCs w:val="24"/>
        </w:rPr>
      </w:pPr>
      <w:r w:rsidRPr="0083023A">
        <w:rPr>
          <w:rFonts w:ascii="Times New Roman" w:hAnsi="Times New Roman" w:cs="Tahoma"/>
          <w:i/>
          <w:sz w:val="20"/>
          <w:szCs w:val="20"/>
        </w:rPr>
        <w:t>_____________________________________________________________________________________________</w:t>
      </w:r>
      <w:r>
        <w:rPr>
          <w:rFonts w:ascii="Times New Roman" w:hAnsi="Times New Roman" w:cs="Tahoma"/>
          <w:i/>
          <w:sz w:val="20"/>
          <w:szCs w:val="20"/>
        </w:rPr>
        <w:t xml:space="preserve">________________________________________________________________________________, </w:t>
      </w:r>
      <w:r w:rsidRPr="00896742">
        <w:rPr>
          <w:rFonts w:ascii="Times New Roman" w:hAnsi="Times New Roman" w:cs="Tahoma"/>
          <w:sz w:val="24"/>
          <w:szCs w:val="24"/>
        </w:rPr>
        <w:t>на обучение</w:t>
      </w:r>
      <w:r>
        <w:rPr>
          <w:rFonts w:ascii="Times New Roman" w:hAnsi="Times New Roman" w:cs="Tahoma"/>
          <w:sz w:val="24"/>
          <w:szCs w:val="24"/>
        </w:rPr>
        <w:t xml:space="preserve"> по образовательной программе дошкольного образования в группу____________________</w:t>
      </w:r>
    </w:p>
    <w:p w:rsidR="00F40556" w:rsidRPr="00896742" w:rsidRDefault="00F40556" w:rsidP="00CD6EBB">
      <w:pPr>
        <w:widowControl w:val="0"/>
        <w:tabs>
          <w:tab w:val="left" w:pos="7395"/>
        </w:tabs>
        <w:suppressAutoHyphens/>
        <w:spacing w:after="0" w:line="240" w:lineRule="auto"/>
        <w:jc w:val="right"/>
        <w:rPr>
          <w:rFonts w:ascii="Times New Roman" w:hAnsi="Times New Roman" w:cs="Tahoma"/>
          <w:i/>
          <w:sz w:val="18"/>
          <w:szCs w:val="20"/>
        </w:rPr>
      </w:pPr>
      <w:r w:rsidRPr="00896742">
        <w:rPr>
          <w:rFonts w:ascii="Times New Roman" w:hAnsi="Times New Roman" w:cs="Tahoma"/>
          <w:i/>
          <w:sz w:val="18"/>
          <w:szCs w:val="20"/>
        </w:rPr>
        <w:t>общеразвивающей</w:t>
      </w:r>
      <w:r>
        <w:rPr>
          <w:rFonts w:ascii="Times New Roman" w:hAnsi="Times New Roman" w:cs="Tahoma"/>
          <w:i/>
          <w:sz w:val="18"/>
          <w:szCs w:val="20"/>
        </w:rPr>
        <w:t xml:space="preserve"> </w:t>
      </w:r>
      <w:r w:rsidRPr="00896742">
        <w:rPr>
          <w:rFonts w:ascii="Times New Roman" w:hAnsi="Times New Roman" w:cs="Tahoma"/>
          <w:i/>
          <w:sz w:val="18"/>
          <w:szCs w:val="20"/>
        </w:rPr>
        <w:t>/компенсирующей</w:t>
      </w:r>
    </w:p>
    <w:p w:rsidR="00F40556" w:rsidRDefault="00F40556" w:rsidP="00CD6EBB">
      <w:pPr>
        <w:widowControl w:val="0"/>
        <w:suppressAutoHyphens/>
        <w:spacing w:after="120" w:line="240" w:lineRule="auto"/>
        <w:jc w:val="both"/>
        <w:rPr>
          <w:rFonts w:ascii="Times New Roman" w:hAnsi="Times New Roman" w:cs="Tahoma"/>
          <w:sz w:val="24"/>
          <w:szCs w:val="24"/>
        </w:rPr>
      </w:pPr>
      <w:r w:rsidRPr="0083023A">
        <w:rPr>
          <w:rFonts w:ascii="Times New Roman" w:hAnsi="Times New Roman" w:cs="Tahoma"/>
          <w:sz w:val="24"/>
          <w:szCs w:val="24"/>
        </w:rPr>
        <w:t xml:space="preserve"> </w:t>
      </w:r>
      <w:r w:rsidRPr="00896742">
        <w:rPr>
          <w:rFonts w:ascii="Times New Roman" w:hAnsi="Times New Roman" w:cs="Tahoma"/>
          <w:i/>
          <w:sz w:val="24"/>
          <w:szCs w:val="24"/>
        </w:rPr>
        <w:t>направленности</w:t>
      </w:r>
      <w:r>
        <w:rPr>
          <w:rFonts w:ascii="Times New Roman" w:hAnsi="Times New Roman" w:cs="Tahoma"/>
          <w:sz w:val="24"/>
          <w:szCs w:val="24"/>
        </w:rPr>
        <w:t xml:space="preserve"> с режимом пребывания </w:t>
      </w:r>
      <w:r w:rsidRPr="00896742">
        <w:rPr>
          <w:rFonts w:ascii="Times New Roman" w:hAnsi="Times New Roman" w:cs="Tahoma"/>
          <w:i/>
          <w:sz w:val="24"/>
          <w:szCs w:val="24"/>
        </w:rPr>
        <w:t>полного</w:t>
      </w:r>
      <w:r>
        <w:rPr>
          <w:rFonts w:ascii="Times New Roman" w:hAnsi="Times New Roman" w:cs="Tahoma"/>
          <w:sz w:val="24"/>
          <w:szCs w:val="24"/>
        </w:rPr>
        <w:t xml:space="preserve"> дня с ____________ 20____ г.</w:t>
      </w:r>
    </w:p>
    <w:p w:rsidR="00F40556" w:rsidRPr="0083023A" w:rsidRDefault="00F40556" w:rsidP="00CD6EBB">
      <w:pPr>
        <w:widowControl w:val="0"/>
        <w:suppressAutoHyphens/>
        <w:spacing w:after="120" w:line="240" w:lineRule="auto"/>
        <w:jc w:val="both"/>
        <w:rPr>
          <w:rFonts w:ascii="Times New Roman" w:hAnsi="Times New Roman" w:cs="Tahoma"/>
          <w:sz w:val="24"/>
          <w:szCs w:val="24"/>
        </w:rPr>
      </w:pPr>
      <w:r w:rsidRPr="0083023A">
        <w:rPr>
          <w:rFonts w:ascii="Times New Roman" w:hAnsi="Times New Roman" w:cs="Tahoma"/>
          <w:sz w:val="24"/>
          <w:szCs w:val="24"/>
        </w:rPr>
        <w:t>Потребность в обучении ребёнка по адаптированной</w:t>
      </w:r>
      <w:r>
        <w:rPr>
          <w:rFonts w:ascii="Times New Roman" w:hAnsi="Times New Roman" w:cs="Tahoma"/>
          <w:sz w:val="24"/>
          <w:szCs w:val="24"/>
        </w:rPr>
        <w:t xml:space="preserve"> образовательной</w:t>
      </w:r>
      <w:r w:rsidRPr="0083023A">
        <w:rPr>
          <w:rFonts w:ascii="Times New Roman" w:hAnsi="Times New Roman" w:cs="Tahoma"/>
          <w:sz w:val="24"/>
          <w:szCs w:val="24"/>
        </w:rPr>
        <w:t xml:space="preserve"> программе дошкольного образования и(или) в создании специальных условий для организации обучения и воспитания ребёнка-инвалида в соответствии с индивидуальной программой  реабилитации инвалида (при наличии) ___________ (</w:t>
      </w:r>
      <w:r>
        <w:rPr>
          <w:rFonts w:ascii="Times New Roman" w:hAnsi="Times New Roman" w:cs="Tahoma"/>
          <w:i/>
          <w:sz w:val="20"/>
          <w:szCs w:val="20"/>
        </w:rPr>
        <w:t>нуждается/не нуждается</w:t>
      </w:r>
      <w:r w:rsidRPr="0083023A">
        <w:rPr>
          <w:rFonts w:ascii="Times New Roman" w:hAnsi="Times New Roman" w:cs="Tahoma"/>
          <w:sz w:val="24"/>
          <w:szCs w:val="24"/>
        </w:rPr>
        <w:t>).</w:t>
      </w:r>
    </w:p>
    <w:p w:rsidR="00F40556" w:rsidRPr="0083023A" w:rsidRDefault="00F40556" w:rsidP="00CD6EBB">
      <w:pPr>
        <w:widowControl w:val="0"/>
        <w:suppressAutoHyphens/>
        <w:spacing w:after="120" w:line="240" w:lineRule="auto"/>
        <w:jc w:val="both"/>
        <w:rPr>
          <w:rFonts w:ascii="Times New Roman" w:hAnsi="Times New Roman" w:cs="Tahoma"/>
          <w:sz w:val="24"/>
          <w:szCs w:val="24"/>
        </w:rPr>
      </w:pPr>
      <w:r w:rsidRPr="0083023A">
        <w:rPr>
          <w:rFonts w:ascii="Times New Roman" w:hAnsi="Times New Roman" w:cs="Tahoma"/>
          <w:sz w:val="24"/>
          <w:szCs w:val="24"/>
        </w:rPr>
        <w:t>Выбор языка образования:  русский язык, родной язык из числа языков народов Российской Федерации ___________ (</w:t>
      </w:r>
      <w:r w:rsidRPr="0083023A">
        <w:rPr>
          <w:rFonts w:ascii="Times New Roman" w:hAnsi="Times New Roman" w:cs="Tahoma"/>
          <w:i/>
          <w:sz w:val="20"/>
          <w:szCs w:val="20"/>
        </w:rPr>
        <w:t>нужное подчеркнуть</w:t>
      </w:r>
      <w:r w:rsidRPr="0083023A">
        <w:rPr>
          <w:rFonts w:ascii="Times New Roman" w:hAnsi="Times New Roman" w:cs="Tahoma"/>
          <w:sz w:val="24"/>
          <w:szCs w:val="24"/>
        </w:rPr>
        <w:t>).</w:t>
      </w:r>
    </w:p>
    <w:p w:rsidR="00F40556" w:rsidRDefault="00F40556" w:rsidP="00CD6EBB">
      <w:pPr>
        <w:widowControl w:val="0"/>
        <w:suppressAutoHyphens/>
        <w:spacing w:after="120" w:line="240" w:lineRule="auto"/>
        <w:jc w:val="both"/>
        <w:rPr>
          <w:rFonts w:ascii="Times New Roman" w:hAnsi="Times New Roman" w:cs="Tahoma"/>
          <w:sz w:val="24"/>
          <w:szCs w:val="24"/>
        </w:rPr>
      </w:pPr>
      <w:r>
        <w:rPr>
          <w:rFonts w:ascii="Times New Roman" w:hAnsi="Times New Roman" w:cs="Tahoma"/>
          <w:sz w:val="24"/>
          <w:szCs w:val="24"/>
        </w:rPr>
        <w:t>Сообщаю сведения о родителях (законных представителях)</w:t>
      </w:r>
    </w:p>
    <w:p w:rsidR="00F40556" w:rsidRDefault="00F40556" w:rsidP="00CD6EBB">
      <w:pPr>
        <w:widowControl w:val="0"/>
        <w:suppressAutoHyphens/>
        <w:spacing w:after="120" w:line="240" w:lineRule="auto"/>
        <w:jc w:val="both"/>
        <w:rPr>
          <w:rFonts w:ascii="Times New Roman" w:hAnsi="Times New Roman" w:cs="Tahoma"/>
          <w:sz w:val="24"/>
          <w:szCs w:val="24"/>
        </w:rPr>
      </w:pPr>
      <w:r>
        <w:rPr>
          <w:rFonts w:ascii="Times New Roman" w:hAnsi="Times New Roman" w:cs="Tahoma"/>
          <w:sz w:val="24"/>
          <w:szCs w:val="24"/>
        </w:rPr>
        <w:t>мать _________________________________________________________________________</w:t>
      </w:r>
    </w:p>
    <w:p w:rsidR="00F40556" w:rsidRDefault="00F40556" w:rsidP="00CD6EBB">
      <w:pPr>
        <w:widowControl w:val="0"/>
        <w:suppressAutoHyphens/>
        <w:spacing w:after="120" w:line="240" w:lineRule="auto"/>
        <w:jc w:val="center"/>
        <w:rPr>
          <w:rFonts w:ascii="Times New Roman" w:hAnsi="Times New Roman" w:cs="Tahoma"/>
          <w:i/>
          <w:sz w:val="20"/>
          <w:szCs w:val="24"/>
        </w:rPr>
      </w:pPr>
      <w:r>
        <w:rPr>
          <w:rFonts w:ascii="Times New Roman" w:hAnsi="Times New Roman" w:cs="Tahoma"/>
          <w:sz w:val="24"/>
          <w:szCs w:val="24"/>
        </w:rPr>
        <w:t xml:space="preserve">_____________________________________________________________________________ </w:t>
      </w:r>
      <w:r w:rsidRPr="009A7797">
        <w:rPr>
          <w:rFonts w:ascii="Times New Roman" w:hAnsi="Times New Roman" w:cs="Tahoma"/>
          <w:i/>
          <w:sz w:val="20"/>
          <w:szCs w:val="24"/>
        </w:rPr>
        <w:t>(ФИО, телефон, электронная почта)</w:t>
      </w:r>
    </w:p>
    <w:p w:rsidR="00F40556" w:rsidRDefault="00F40556" w:rsidP="00CD6EBB">
      <w:pPr>
        <w:widowControl w:val="0"/>
        <w:suppressAutoHyphens/>
        <w:spacing w:after="120" w:line="240" w:lineRule="auto"/>
        <w:jc w:val="center"/>
        <w:rPr>
          <w:rFonts w:ascii="Times New Roman" w:hAnsi="Times New Roman" w:cs="Tahoma"/>
          <w:sz w:val="24"/>
          <w:szCs w:val="24"/>
        </w:rPr>
      </w:pPr>
      <w:r w:rsidRPr="009A7797">
        <w:rPr>
          <w:rFonts w:ascii="Times New Roman" w:hAnsi="Times New Roman" w:cs="Tahoma"/>
          <w:sz w:val="24"/>
          <w:szCs w:val="24"/>
        </w:rPr>
        <w:t>адрес фактического проживания:</w:t>
      </w:r>
      <w:r>
        <w:rPr>
          <w:rFonts w:ascii="Times New Roman" w:hAnsi="Times New Roman" w:cs="Tahoma"/>
          <w:sz w:val="24"/>
          <w:szCs w:val="24"/>
        </w:rPr>
        <w:t xml:space="preserve"> _________________________________________________</w:t>
      </w:r>
    </w:p>
    <w:p w:rsidR="00F40556" w:rsidRDefault="00F40556" w:rsidP="00CD6EBB">
      <w:pPr>
        <w:widowControl w:val="0"/>
        <w:suppressAutoHyphens/>
        <w:spacing w:after="120" w:line="240" w:lineRule="auto"/>
        <w:jc w:val="center"/>
        <w:rPr>
          <w:rFonts w:ascii="Times New Roman" w:hAnsi="Times New Roman" w:cs="Tahoma"/>
          <w:sz w:val="24"/>
          <w:szCs w:val="24"/>
        </w:rPr>
      </w:pPr>
      <w:r>
        <w:rPr>
          <w:rFonts w:ascii="Times New Roman" w:hAnsi="Times New Roman" w:cs="Tahoma"/>
          <w:sz w:val="24"/>
          <w:szCs w:val="24"/>
        </w:rPr>
        <w:t>_____________________________________________________________________________</w:t>
      </w:r>
    </w:p>
    <w:p w:rsidR="00F40556" w:rsidRDefault="00F40556" w:rsidP="00CD6EBB">
      <w:pPr>
        <w:widowControl w:val="0"/>
        <w:suppressAutoHyphens/>
        <w:spacing w:after="120" w:line="240" w:lineRule="auto"/>
        <w:jc w:val="center"/>
        <w:rPr>
          <w:rFonts w:ascii="Times New Roman" w:hAnsi="Times New Roman" w:cs="Tahoma"/>
          <w:sz w:val="24"/>
          <w:szCs w:val="24"/>
        </w:rPr>
      </w:pPr>
    </w:p>
    <w:p w:rsidR="00F40556" w:rsidRDefault="00F40556" w:rsidP="00CD6EBB">
      <w:pPr>
        <w:widowControl w:val="0"/>
        <w:suppressAutoHyphens/>
        <w:spacing w:after="0" w:line="240" w:lineRule="auto"/>
        <w:jc w:val="both"/>
        <w:rPr>
          <w:rFonts w:ascii="Times New Roman" w:hAnsi="Times New Roman" w:cs="Tahoma"/>
          <w:sz w:val="24"/>
          <w:szCs w:val="24"/>
        </w:rPr>
      </w:pPr>
      <w:r>
        <w:rPr>
          <w:rFonts w:ascii="Times New Roman" w:hAnsi="Times New Roman" w:cs="Tahoma"/>
          <w:sz w:val="24"/>
          <w:szCs w:val="24"/>
        </w:rPr>
        <w:t>С уставом, лицензией на право осуществления образовательной деятельности, образовательными программами и иными документами, регламентирующими организацию и осуществление образовательной деятельности, права и обязанности воспитанников МДОУ детский сад № ______, ознакомлен(а).</w:t>
      </w:r>
    </w:p>
    <w:p w:rsidR="00F40556" w:rsidRDefault="00F40556" w:rsidP="00CD6EBB">
      <w:pPr>
        <w:widowControl w:val="0"/>
        <w:suppressAutoHyphens/>
        <w:spacing w:after="0" w:line="240" w:lineRule="auto"/>
        <w:jc w:val="both"/>
        <w:rPr>
          <w:rFonts w:ascii="Times New Roman" w:hAnsi="Times New Roman" w:cs="Tahoma"/>
          <w:sz w:val="24"/>
          <w:szCs w:val="24"/>
        </w:rPr>
      </w:pPr>
    </w:p>
    <w:p w:rsidR="00F40556" w:rsidRDefault="00F40556" w:rsidP="00CD6EBB">
      <w:pPr>
        <w:widowControl w:val="0"/>
        <w:suppressAutoHyphens/>
        <w:spacing w:after="120" w:line="240" w:lineRule="auto"/>
        <w:jc w:val="both"/>
        <w:rPr>
          <w:rFonts w:ascii="Times New Roman" w:hAnsi="Times New Roman" w:cs="Tahoma"/>
          <w:sz w:val="24"/>
          <w:szCs w:val="24"/>
        </w:rPr>
      </w:pPr>
      <w:r w:rsidRPr="0083023A">
        <w:rPr>
          <w:rFonts w:ascii="Times New Roman" w:hAnsi="Times New Roman" w:cs="Tahoma"/>
          <w:sz w:val="24"/>
          <w:szCs w:val="24"/>
        </w:rPr>
        <w:t>Даю согласие на обработку и передачу моих персональных данных и персональных д</w:t>
      </w:r>
      <w:r>
        <w:rPr>
          <w:rFonts w:ascii="Times New Roman" w:hAnsi="Times New Roman" w:cs="Tahoma"/>
          <w:sz w:val="24"/>
          <w:szCs w:val="24"/>
        </w:rPr>
        <w:t>анных ребёнка, ____________________________________________________ года рождения в объеме, указанном в заявлении и прилагаемых документах, в целях обеспечения соблюдения требований Федерального закона от 29.12.2012 № 273-ФЗ «Об образовании в Российской Федерации» и иных нормативных правовых актов сферы образования на срок действия договора об образовании по образовательным программам дошкольного образования.</w:t>
      </w:r>
    </w:p>
    <w:p w:rsidR="00F40556" w:rsidRDefault="00F40556" w:rsidP="00CD6EBB">
      <w:pPr>
        <w:widowControl w:val="0"/>
        <w:suppressAutoHyphens/>
        <w:spacing w:after="0" w:line="240" w:lineRule="auto"/>
        <w:jc w:val="both"/>
        <w:rPr>
          <w:rFonts w:ascii="Times New Roman" w:hAnsi="Times New Roman" w:cs="Tahoma"/>
          <w:sz w:val="24"/>
          <w:szCs w:val="24"/>
        </w:rPr>
      </w:pPr>
      <w:r>
        <w:rPr>
          <w:rFonts w:ascii="Times New Roman" w:hAnsi="Times New Roman" w:cs="Tahoma"/>
          <w:sz w:val="24"/>
          <w:szCs w:val="24"/>
        </w:rPr>
        <w:t>__________________                __________________                       _____________________</w:t>
      </w:r>
    </w:p>
    <w:p w:rsidR="00F40556" w:rsidRDefault="00F40556" w:rsidP="00CD6EBB">
      <w:pPr>
        <w:widowControl w:val="0"/>
        <w:suppressAutoHyphens/>
        <w:spacing w:after="0" w:line="240" w:lineRule="auto"/>
        <w:jc w:val="both"/>
        <w:rPr>
          <w:rFonts w:ascii="Times New Roman" w:hAnsi="Times New Roman" w:cs="Tahoma"/>
          <w:i/>
          <w:sz w:val="20"/>
          <w:szCs w:val="24"/>
        </w:rPr>
      </w:pPr>
      <w:r>
        <w:rPr>
          <w:rFonts w:ascii="Times New Roman" w:hAnsi="Times New Roman" w:cs="Tahoma"/>
          <w:sz w:val="24"/>
          <w:szCs w:val="24"/>
        </w:rPr>
        <w:t xml:space="preserve">            </w:t>
      </w:r>
      <w:r w:rsidRPr="009A7797">
        <w:rPr>
          <w:rFonts w:ascii="Times New Roman" w:hAnsi="Times New Roman" w:cs="Tahoma"/>
          <w:i/>
          <w:sz w:val="20"/>
          <w:szCs w:val="24"/>
        </w:rPr>
        <w:t xml:space="preserve">дата   </w:t>
      </w:r>
      <w:r>
        <w:rPr>
          <w:rFonts w:ascii="Times New Roman" w:hAnsi="Times New Roman" w:cs="Tahoma"/>
          <w:i/>
          <w:sz w:val="20"/>
          <w:szCs w:val="24"/>
        </w:rPr>
        <w:t xml:space="preserve">                                              </w:t>
      </w:r>
      <w:r w:rsidRPr="009A7797">
        <w:rPr>
          <w:rFonts w:ascii="Times New Roman" w:hAnsi="Times New Roman" w:cs="Tahoma"/>
          <w:i/>
          <w:sz w:val="20"/>
          <w:szCs w:val="24"/>
        </w:rPr>
        <w:t xml:space="preserve"> подпись   </w:t>
      </w:r>
      <w:r>
        <w:rPr>
          <w:rFonts w:ascii="Times New Roman" w:hAnsi="Times New Roman" w:cs="Tahoma"/>
          <w:i/>
          <w:sz w:val="20"/>
          <w:szCs w:val="24"/>
        </w:rPr>
        <w:t xml:space="preserve">                                                         </w:t>
      </w:r>
      <w:r w:rsidRPr="009A7797">
        <w:rPr>
          <w:rFonts w:ascii="Times New Roman" w:hAnsi="Times New Roman" w:cs="Tahoma"/>
          <w:i/>
          <w:sz w:val="20"/>
          <w:szCs w:val="24"/>
        </w:rPr>
        <w:t>расшифровка</w:t>
      </w:r>
    </w:p>
    <w:p w:rsidR="00F40556" w:rsidRDefault="00F40556" w:rsidP="00CD6EBB">
      <w:pPr>
        <w:widowControl w:val="0"/>
        <w:suppressAutoHyphens/>
        <w:spacing w:after="120" w:line="240" w:lineRule="auto"/>
        <w:jc w:val="center"/>
        <w:rPr>
          <w:rFonts w:ascii="Times New Roman" w:hAnsi="Times New Roman" w:cs="Tahoma"/>
          <w:sz w:val="24"/>
          <w:szCs w:val="24"/>
        </w:rPr>
      </w:pPr>
    </w:p>
    <w:p w:rsidR="00F40556" w:rsidRDefault="00F40556" w:rsidP="00CD6EBB">
      <w:pPr>
        <w:widowControl w:val="0"/>
        <w:suppressAutoHyphens/>
        <w:spacing w:after="120" w:line="240" w:lineRule="auto"/>
        <w:jc w:val="both"/>
        <w:rPr>
          <w:rFonts w:ascii="Times New Roman" w:hAnsi="Times New Roman" w:cs="Tahoma"/>
          <w:sz w:val="24"/>
          <w:szCs w:val="24"/>
        </w:rPr>
      </w:pPr>
      <w:r>
        <w:rPr>
          <w:rFonts w:ascii="Times New Roman" w:hAnsi="Times New Roman" w:cs="Tahoma"/>
          <w:sz w:val="24"/>
          <w:szCs w:val="24"/>
        </w:rPr>
        <w:t>отец ________________________________________________________________________</w:t>
      </w:r>
    </w:p>
    <w:p w:rsidR="00F40556" w:rsidRDefault="00F40556" w:rsidP="00CD6EBB">
      <w:pPr>
        <w:widowControl w:val="0"/>
        <w:suppressAutoHyphens/>
        <w:spacing w:after="120" w:line="240" w:lineRule="auto"/>
        <w:jc w:val="center"/>
        <w:rPr>
          <w:rFonts w:ascii="Times New Roman" w:hAnsi="Times New Roman" w:cs="Tahoma"/>
          <w:i/>
          <w:sz w:val="20"/>
          <w:szCs w:val="24"/>
        </w:rPr>
      </w:pPr>
      <w:r>
        <w:rPr>
          <w:rFonts w:ascii="Times New Roman" w:hAnsi="Times New Roman" w:cs="Tahoma"/>
          <w:sz w:val="24"/>
          <w:szCs w:val="24"/>
        </w:rPr>
        <w:t xml:space="preserve">_____________________________________________________________________________ </w:t>
      </w:r>
      <w:r w:rsidRPr="009A7797">
        <w:rPr>
          <w:rFonts w:ascii="Times New Roman" w:hAnsi="Times New Roman" w:cs="Tahoma"/>
          <w:i/>
          <w:sz w:val="20"/>
          <w:szCs w:val="24"/>
        </w:rPr>
        <w:t>(ФИО, телефон, электронная почта)</w:t>
      </w:r>
    </w:p>
    <w:p w:rsidR="00F40556" w:rsidRDefault="00F40556" w:rsidP="00CD6EBB">
      <w:pPr>
        <w:widowControl w:val="0"/>
        <w:suppressAutoHyphens/>
        <w:spacing w:after="120" w:line="240" w:lineRule="auto"/>
        <w:jc w:val="center"/>
        <w:rPr>
          <w:rFonts w:ascii="Times New Roman" w:hAnsi="Times New Roman" w:cs="Tahoma"/>
          <w:sz w:val="24"/>
          <w:szCs w:val="24"/>
        </w:rPr>
      </w:pPr>
      <w:r w:rsidRPr="009A7797">
        <w:rPr>
          <w:rFonts w:ascii="Times New Roman" w:hAnsi="Times New Roman" w:cs="Tahoma"/>
          <w:sz w:val="24"/>
          <w:szCs w:val="24"/>
        </w:rPr>
        <w:t>адрес фактического проживания:</w:t>
      </w:r>
      <w:r>
        <w:rPr>
          <w:rFonts w:ascii="Times New Roman" w:hAnsi="Times New Roman" w:cs="Tahoma"/>
          <w:sz w:val="24"/>
          <w:szCs w:val="24"/>
        </w:rPr>
        <w:t xml:space="preserve"> _________________________________________________</w:t>
      </w:r>
    </w:p>
    <w:p w:rsidR="00F40556" w:rsidRDefault="00F40556" w:rsidP="00CD6EBB">
      <w:pPr>
        <w:widowControl w:val="0"/>
        <w:suppressAutoHyphens/>
        <w:spacing w:after="120" w:line="240" w:lineRule="auto"/>
        <w:jc w:val="center"/>
        <w:rPr>
          <w:rFonts w:ascii="Times New Roman" w:hAnsi="Times New Roman" w:cs="Tahoma"/>
          <w:sz w:val="24"/>
          <w:szCs w:val="24"/>
        </w:rPr>
      </w:pPr>
      <w:r>
        <w:rPr>
          <w:rFonts w:ascii="Times New Roman" w:hAnsi="Times New Roman" w:cs="Tahoma"/>
          <w:sz w:val="24"/>
          <w:szCs w:val="24"/>
        </w:rPr>
        <w:t>_____________________________________________________________________________</w:t>
      </w:r>
    </w:p>
    <w:p w:rsidR="00F40556" w:rsidRDefault="00F40556" w:rsidP="00CD6EBB">
      <w:pPr>
        <w:widowControl w:val="0"/>
        <w:suppressAutoHyphens/>
        <w:spacing w:after="0" w:line="240" w:lineRule="auto"/>
        <w:jc w:val="both"/>
        <w:rPr>
          <w:rFonts w:ascii="Times New Roman" w:hAnsi="Times New Roman" w:cs="Tahoma"/>
          <w:sz w:val="24"/>
          <w:szCs w:val="24"/>
        </w:rPr>
      </w:pPr>
      <w:r>
        <w:rPr>
          <w:rFonts w:ascii="Times New Roman" w:hAnsi="Times New Roman" w:cs="Tahoma"/>
          <w:sz w:val="24"/>
          <w:szCs w:val="24"/>
        </w:rPr>
        <w:t>С уставом, лицензией на право осуществления образовательной деятельности, образовательными программами и иными документами, регламентирующими организацию и осуществление образовательной деятельности, права и обязанности воспитанников МДОУ детский сад № ______, ознакомлен(а).</w:t>
      </w:r>
    </w:p>
    <w:p w:rsidR="00F40556" w:rsidRDefault="00F40556" w:rsidP="00CD6EBB">
      <w:pPr>
        <w:widowControl w:val="0"/>
        <w:suppressAutoHyphens/>
        <w:spacing w:after="0" w:line="240" w:lineRule="auto"/>
        <w:jc w:val="both"/>
        <w:rPr>
          <w:rFonts w:ascii="Times New Roman" w:hAnsi="Times New Roman" w:cs="Tahoma"/>
          <w:sz w:val="24"/>
          <w:szCs w:val="24"/>
        </w:rPr>
      </w:pPr>
    </w:p>
    <w:p w:rsidR="00F40556" w:rsidRDefault="00F40556" w:rsidP="00CD6EBB">
      <w:pPr>
        <w:widowControl w:val="0"/>
        <w:suppressAutoHyphens/>
        <w:spacing w:after="120" w:line="240" w:lineRule="auto"/>
        <w:jc w:val="both"/>
        <w:rPr>
          <w:rFonts w:ascii="Times New Roman" w:hAnsi="Times New Roman" w:cs="Tahoma"/>
          <w:sz w:val="24"/>
          <w:szCs w:val="24"/>
        </w:rPr>
      </w:pPr>
      <w:r w:rsidRPr="0083023A">
        <w:rPr>
          <w:rFonts w:ascii="Times New Roman" w:hAnsi="Times New Roman" w:cs="Tahoma"/>
          <w:sz w:val="24"/>
          <w:szCs w:val="24"/>
        </w:rPr>
        <w:t>Даю согласие на обработку и передачу моих персональных данных и персональных д</w:t>
      </w:r>
      <w:r>
        <w:rPr>
          <w:rFonts w:ascii="Times New Roman" w:hAnsi="Times New Roman" w:cs="Tahoma"/>
          <w:sz w:val="24"/>
          <w:szCs w:val="24"/>
        </w:rPr>
        <w:t>анных ребёнка, ____________________________________________________ года рождения в объеме, указанном в заявлении и прилагаемых документах, в целях обеспечения соблюдения требований Федерального закона от 29.12.2012 № 273-ФЗ «Об образовании в Российской Федерации» и иных нормативных правовых актов сферы образования на срок действия договора об образовании по образовательным программам дошкольного образования.</w:t>
      </w:r>
    </w:p>
    <w:p w:rsidR="00F40556" w:rsidRDefault="00F40556" w:rsidP="00CD6EBB">
      <w:pPr>
        <w:widowControl w:val="0"/>
        <w:suppressAutoHyphens/>
        <w:spacing w:after="120" w:line="240" w:lineRule="auto"/>
        <w:jc w:val="both"/>
        <w:rPr>
          <w:rFonts w:ascii="Times New Roman" w:hAnsi="Times New Roman" w:cs="Tahoma"/>
          <w:sz w:val="24"/>
          <w:szCs w:val="24"/>
        </w:rPr>
      </w:pPr>
    </w:p>
    <w:p w:rsidR="00F40556" w:rsidRDefault="00F40556" w:rsidP="00CD6EBB">
      <w:pPr>
        <w:widowControl w:val="0"/>
        <w:suppressAutoHyphens/>
        <w:spacing w:after="0" w:line="240" w:lineRule="auto"/>
        <w:jc w:val="both"/>
        <w:rPr>
          <w:rFonts w:ascii="Times New Roman" w:hAnsi="Times New Roman" w:cs="Tahoma"/>
          <w:sz w:val="24"/>
          <w:szCs w:val="24"/>
        </w:rPr>
      </w:pPr>
      <w:r>
        <w:rPr>
          <w:rFonts w:ascii="Times New Roman" w:hAnsi="Times New Roman" w:cs="Tahoma"/>
          <w:sz w:val="24"/>
          <w:szCs w:val="24"/>
        </w:rPr>
        <w:t>__________________                __________________                       _____________________</w:t>
      </w:r>
    </w:p>
    <w:p w:rsidR="00F40556" w:rsidRDefault="00F40556" w:rsidP="00CD6EBB">
      <w:pPr>
        <w:widowControl w:val="0"/>
        <w:suppressAutoHyphens/>
        <w:spacing w:after="0" w:line="240" w:lineRule="auto"/>
        <w:jc w:val="both"/>
        <w:rPr>
          <w:rFonts w:ascii="Times New Roman" w:hAnsi="Times New Roman" w:cs="Tahoma"/>
          <w:i/>
          <w:sz w:val="20"/>
          <w:szCs w:val="24"/>
        </w:rPr>
      </w:pPr>
      <w:r>
        <w:rPr>
          <w:rFonts w:ascii="Times New Roman" w:hAnsi="Times New Roman" w:cs="Tahoma"/>
          <w:sz w:val="24"/>
          <w:szCs w:val="24"/>
        </w:rPr>
        <w:t xml:space="preserve">            </w:t>
      </w:r>
      <w:r w:rsidRPr="009A7797">
        <w:rPr>
          <w:rFonts w:ascii="Times New Roman" w:hAnsi="Times New Roman" w:cs="Tahoma"/>
          <w:i/>
          <w:sz w:val="20"/>
          <w:szCs w:val="24"/>
        </w:rPr>
        <w:t xml:space="preserve">дата   </w:t>
      </w:r>
      <w:r>
        <w:rPr>
          <w:rFonts w:ascii="Times New Roman" w:hAnsi="Times New Roman" w:cs="Tahoma"/>
          <w:i/>
          <w:sz w:val="20"/>
          <w:szCs w:val="24"/>
        </w:rPr>
        <w:t xml:space="preserve">                                              </w:t>
      </w:r>
      <w:r w:rsidRPr="009A7797">
        <w:rPr>
          <w:rFonts w:ascii="Times New Roman" w:hAnsi="Times New Roman" w:cs="Tahoma"/>
          <w:i/>
          <w:sz w:val="20"/>
          <w:szCs w:val="24"/>
        </w:rPr>
        <w:t xml:space="preserve"> подпись   </w:t>
      </w:r>
      <w:r>
        <w:rPr>
          <w:rFonts w:ascii="Times New Roman" w:hAnsi="Times New Roman" w:cs="Tahoma"/>
          <w:i/>
          <w:sz w:val="20"/>
          <w:szCs w:val="24"/>
        </w:rPr>
        <w:t xml:space="preserve">                                                         </w:t>
      </w:r>
      <w:r w:rsidRPr="009A7797">
        <w:rPr>
          <w:rFonts w:ascii="Times New Roman" w:hAnsi="Times New Roman" w:cs="Tahoma"/>
          <w:i/>
          <w:sz w:val="20"/>
          <w:szCs w:val="24"/>
        </w:rPr>
        <w:t>расшифровка</w:t>
      </w:r>
    </w:p>
    <w:p w:rsidR="00F40556" w:rsidRDefault="00F40556" w:rsidP="00CD6EBB">
      <w:pPr>
        <w:widowControl w:val="0"/>
        <w:suppressAutoHyphens/>
        <w:spacing w:after="120" w:line="240" w:lineRule="auto"/>
        <w:jc w:val="center"/>
        <w:rPr>
          <w:rFonts w:ascii="Times New Roman" w:hAnsi="Times New Roman" w:cs="Tahoma"/>
          <w:sz w:val="24"/>
          <w:szCs w:val="24"/>
        </w:rPr>
      </w:pPr>
    </w:p>
    <w:p w:rsidR="00F40556" w:rsidRDefault="00F40556" w:rsidP="00CD6EBB">
      <w:pPr>
        <w:widowControl w:val="0"/>
        <w:suppressAutoHyphens/>
        <w:spacing w:after="120" w:line="240" w:lineRule="auto"/>
        <w:jc w:val="both"/>
        <w:rPr>
          <w:rFonts w:ascii="Times New Roman" w:hAnsi="Times New Roman" w:cs="Tahoma"/>
          <w:sz w:val="24"/>
          <w:szCs w:val="24"/>
        </w:rPr>
      </w:pPr>
      <w:r>
        <w:rPr>
          <w:rFonts w:ascii="Times New Roman" w:hAnsi="Times New Roman" w:cs="Tahoma"/>
          <w:sz w:val="24"/>
          <w:szCs w:val="24"/>
        </w:rPr>
        <w:t>опекун _________________________________________________________________________</w:t>
      </w:r>
    </w:p>
    <w:p w:rsidR="00F40556" w:rsidRPr="009A7797" w:rsidRDefault="00F40556" w:rsidP="00CD6EBB">
      <w:pPr>
        <w:widowControl w:val="0"/>
        <w:suppressAutoHyphens/>
        <w:spacing w:after="120" w:line="240" w:lineRule="auto"/>
        <w:jc w:val="center"/>
        <w:rPr>
          <w:rFonts w:ascii="Times New Roman" w:hAnsi="Times New Roman" w:cs="Tahoma"/>
          <w:sz w:val="24"/>
          <w:szCs w:val="24"/>
        </w:rPr>
      </w:pPr>
      <w:r>
        <w:rPr>
          <w:rFonts w:ascii="Times New Roman" w:hAnsi="Times New Roman" w:cs="Tahoma"/>
          <w:sz w:val="24"/>
          <w:szCs w:val="24"/>
        </w:rPr>
        <w:t xml:space="preserve">_____________________________________________________________________________ </w:t>
      </w:r>
      <w:r w:rsidRPr="009A7797">
        <w:rPr>
          <w:rFonts w:ascii="Times New Roman" w:hAnsi="Times New Roman" w:cs="Tahoma"/>
          <w:i/>
          <w:sz w:val="20"/>
          <w:szCs w:val="24"/>
        </w:rPr>
        <w:t>(ФИО, телефон, электронная почта</w:t>
      </w:r>
    </w:p>
    <w:p w:rsidR="00F40556" w:rsidRDefault="00F40556" w:rsidP="00CD6EBB">
      <w:pPr>
        <w:widowControl w:val="0"/>
        <w:suppressAutoHyphens/>
        <w:spacing w:after="120" w:line="240" w:lineRule="auto"/>
        <w:jc w:val="both"/>
        <w:rPr>
          <w:rFonts w:ascii="Times New Roman" w:hAnsi="Times New Roman" w:cs="Tahoma"/>
          <w:sz w:val="24"/>
          <w:szCs w:val="24"/>
        </w:rPr>
      </w:pPr>
      <w:r>
        <w:rPr>
          <w:rFonts w:ascii="Times New Roman" w:hAnsi="Times New Roman" w:cs="Tahoma"/>
          <w:sz w:val="24"/>
          <w:szCs w:val="24"/>
        </w:rPr>
        <w:t>Реквизиты документа, подтверждающего установление опеки (при наличии) _____________________________________________________________________________</w:t>
      </w:r>
    </w:p>
    <w:p w:rsidR="00F40556" w:rsidRDefault="00F40556" w:rsidP="00CD6EBB">
      <w:pPr>
        <w:widowControl w:val="0"/>
        <w:suppressAutoHyphens/>
        <w:spacing w:after="120" w:line="240" w:lineRule="auto"/>
        <w:jc w:val="center"/>
        <w:rPr>
          <w:rFonts w:ascii="Times New Roman" w:hAnsi="Times New Roman" w:cs="Tahoma"/>
          <w:sz w:val="24"/>
          <w:szCs w:val="24"/>
        </w:rPr>
      </w:pPr>
      <w:r w:rsidRPr="009A7797">
        <w:rPr>
          <w:rFonts w:ascii="Times New Roman" w:hAnsi="Times New Roman" w:cs="Tahoma"/>
          <w:sz w:val="24"/>
          <w:szCs w:val="24"/>
        </w:rPr>
        <w:t>адрес фактического проживания:</w:t>
      </w:r>
      <w:r>
        <w:rPr>
          <w:rFonts w:ascii="Times New Roman" w:hAnsi="Times New Roman" w:cs="Tahoma"/>
          <w:sz w:val="24"/>
          <w:szCs w:val="24"/>
        </w:rPr>
        <w:t xml:space="preserve"> _________________________________________________</w:t>
      </w:r>
    </w:p>
    <w:p w:rsidR="00F40556" w:rsidRDefault="00F40556" w:rsidP="00CD6EBB">
      <w:pPr>
        <w:widowControl w:val="0"/>
        <w:suppressAutoHyphens/>
        <w:spacing w:after="120" w:line="240" w:lineRule="auto"/>
        <w:jc w:val="center"/>
        <w:rPr>
          <w:rFonts w:ascii="Times New Roman" w:hAnsi="Times New Roman" w:cs="Tahoma"/>
          <w:sz w:val="24"/>
          <w:szCs w:val="24"/>
        </w:rPr>
      </w:pPr>
      <w:r>
        <w:rPr>
          <w:rFonts w:ascii="Times New Roman" w:hAnsi="Times New Roman" w:cs="Tahoma"/>
          <w:sz w:val="24"/>
          <w:szCs w:val="24"/>
        </w:rPr>
        <w:t>_____________________________________________________________________________</w:t>
      </w:r>
    </w:p>
    <w:p w:rsidR="00F40556" w:rsidRDefault="00F40556" w:rsidP="00CD6EBB">
      <w:pPr>
        <w:widowControl w:val="0"/>
        <w:suppressAutoHyphens/>
        <w:spacing w:after="0" w:line="240" w:lineRule="auto"/>
        <w:jc w:val="both"/>
        <w:rPr>
          <w:rFonts w:ascii="Times New Roman" w:hAnsi="Times New Roman" w:cs="Tahoma"/>
          <w:sz w:val="24"/>
          <w:szCs w:val="24"/>
        </w:rPr>
      </w:pPr>
      <w:r>
        <w:rPr>
          <w:rFonts w:ascii="Times New Roman" w:hAnsi="Times New Roman" w:cs="Tahoma"/>
          <w:sz w:val="24"/>
          <w:szCs w:val="24"/>
        </w:rPr>
        <w:t>С уставом, лицензией на право осуществления образовательной деятельности, образовательными программами и иными документами, регламентирующими организацию и осуществление образовательной деятельности, права и обязанности воспитанников МДОУ детский сад № ______, ознакомлен(а).</w:t>
      </w:r>
    </w:p>
    <w:p w:rsidR="00F40556" w:rsidRDefault="00F40556" w:rsidP="00CD6EBB">
      <w:pPr>
        <w:widowControl w:val="0"/>
        <w:suppressAutoHyphens/>
        <w:spacing w:after="120" w:line="240" w:lineRule="auto"/>
        <w:jc w:val="both"/>
        <w:rPr>
          <w:rFonts w:ascii="Times New Roman" w:hAnsi="Times New Roman" w:cs="Tahoma"/>
          <w:sz w:val="24"/>
          <w:szCs w:val="24"/>
        </w:rPr>
      </w:pPr>
    </w:p>
    <w:p w:rsidR="00F40556" w:rsidRDefault="00F40556" w:rsidP="00CD6EBB">
      <w:pPr>
        <w:widowControl w:val="0"/>
        <w:suppressAutoHyphens/>
        <w:spacing w:after="120" w:line="240" w:lineRule="auto"/>
        <w:jc w:val="both"/>
        <w:rPr>
          <w:rFonts w:ascii="Times New Roman" w:hAnsi="Times New Roman" w:cs="Tahoma"/>
          <w:sz w:val="24"/>
          <w:szCs w:val="24"/>
        </w:rPr>
      </w:pPr>
      <w:r w:rsidRPr="0083023A">
        <w:rPr>
          <w:rFonts w:ascii="Times New Roman" w:hAnsi="Times New Roman" w:cs="Tahoma"/>
          <w:sz w:val="24"/>
          <w:szCs w:val="24"/>
        </w:rPr>
        <w:t>Даю согласие на обработку и передачу моих персональных данных и персональных д</w:t>
      </w:r>
      <w:r>
        <w:rPr>
          <w:rFonts w:ascii="Times New Roman" w:hAnsi="Times New Roman" w:cs="Tahoma"/>
          <w:sz w:val="24"/>
          <w:szCs w:val="24"/>
        </w:rPr>
        <w:t>анных ребёнка, ____________________________________________________ года рождения в объеме, указанном в заявлении и прилагаемых документах, в целях обеспечения соблюдения требований Федерального закона от 29.12.2012 № 273-ФЗ «Об образовании в Российской Федерации» и иных нормативных правовых актов сферы образования на срок действия договора об образовании по образовательным программам дошкольного образования.</w:t>
      </w:r>
    </w:p>
    <w:p w:rsidR="00F40556" w:rsidRDefault="00F40556" w:rsidP="00CD6EBB">
      <w:pPr>
        <w:widowControl w:val="0"/>
        <w:suppressAutoHyphens/>
        <w:spacing w:after="120" w:line="240" w:lineRule="auto"/>
        <w:jc w:val="both"/>
        <w:rPr>
          <w:rFonts w:ascii="Times New Roman" w:hAnsi="Times New Roman" w:cs="Tahoma"/>
          <w:sz w:val="24"/>
          <w:szCs w:val="24"/>
        </w:rPr>
      </w:pPr>
    </w:p>
    <w:p w:rsidR="00F40556" w:rsidRDefault="00F40556" w:rsidP="00CD6EBB">
      <w:pPr>
        <w:widowControl w:val="0"/>
        <w:suppressAutoHyphens/>
        <w:spacing w:after="0" w:line="240" w:lineRule="auto"/>
        <w:jc w:val="both"/>
        <w:rPr>
          <w:rFonts w:ascii="Times New Roman" w:hAnsi="Times New Roman" w:cs="Tahoma"/>
          <w:sz w:val="24"/>
          <w:szCs w:val="24"/>
        </w:rPr>
      </w:pPr>
      <w:r>
        <w:rPr>
          <w:rFonts w:ascii="Times New Roman" w:hAnsi="Times New Roman" w:cs="Tahoma"/>
          <w:sz w:val="24"/>
          <w:szCs w:val="24"/>
        </w:rPr>
        <w:t>__________________                __________________                       _____________________</w:t>
      </w:r>
    </w:p>
    <w:p w:rsidR="00F40556" w:rsidRDefault="00F40556" w:rsidP="00CD6EBB">
      <w:pPr>
        <w:widowControl w:val="0"/>
        <w:suppressAutoHyphens/>
        <w:spacing w:after="0" w:line="240" w:lineRule="auto"/>
        <w:jc w:val="both"/>
        <w:rPr>
          <w:rFonts w:ascii="Times New Roman" w:hAnsi="Times New Roman" w:cs="Tahoma"/>
          <w:i/>
          <w:sz w:val="20"/>
          <w:szCs w:val="24"/>
        </w:rPr>
      </w:pPr>
      <w:r>
        <w:rPr>
          <w:rFonts w:ascii="Times New Roman" w:hAnsi="Times New Roman" w:cs="Tahoma"/>
          <w:sz w:val="24"/>
          <w:szCs w:val="24"/>
        </w:rPr>
        <w:t xml:space="preserve">            </w:t>
      </w:r>
      <w:r w:rsidRPr="009A7797">
        <w:rPr>
          <w:rFonts w:ascii="Times New Roman" w:hAnsi="Times New Roman" w:cs="Tahoma"/>
          <w:i/>
          <w:sz w:val="20"/>
          <w:szCs w:val="24"/>
        </w:rPr>
        <w:t xml:space="preserve">дата   </w:t>
      </w:r>
      <w:r>
        <w:rPr>
          <w:rFonts w:ascii="Times New Roman" w:hAnsi="Times New Roman" w:cs="Tahoma"/>
          <w:i/>
          <w:sz w:val="20"/>
          <w:szCs w:val="24"/>
        </w:rPr>
        <w:t xml:space="preserve">                                              </w:t>
      </w:r>
      <w:r w:rsidRPr="009A7797">
        <w:rPr>
          <w:rFonts w:ascii="Times New Roman" w:hAnsi="Times New Roman" w:cs="Tahoma"/>
          <w:i/>
          <w:sz w:val="20"/>
          <w:szCs w:val="24"/>
        </w:rPr>
        <w:t xml:space="preserve"> подпись   </w:t>
      </w:r>
      <w:r>
        <w:rPr>
          <w:rFonts w:ascii="Times New Roman" w:hAnsi="Times New Roman" w:cs="Tahoma"/>
          <w:i/>
          <w:sz w:val="20"/>
          <w:szCs w:val="24"/>
        </w:rPr>
        <w:t xml:space="preserve">                                                         </w:t>
      </w:r>
      <w:r w:rsidRPr="009A7797">
        <w:rPr>
          <w:rFonts w:ascii="Times New Roman" w:hAnsi="Times New Roman" w:cs="Tahoma"/>
          <w:i/>
          <w:sz w:val="20"/>
          <w:szCs w:val="24"/>
        </w:rPr>
        <w:t>расшифровка</w:t>
      </w:r>
    </w:p>
    <w:p w:rsidR="00F40556" w:rsidRDefault="00F40556" w:rsidP="00CD6EBB">
      <w:pPr>
        <w:widowControl w:val="0"/>
        <w:suppressAutoHyphens/>
        <w:spacing w:after="120" w:line="240" w:lineRule="auto"/>
        <w:jc w:val="center"/>
        <w:rPr>
          <w:rFonts w:ascii="Times New Roman" w:hAnsi="Times New Roman" w:cs="Tahoma"/>
          <w:sz w:val="24"/>
          <w:szCs w:val="24"/>
        </w:rPr>
      </w:pPr>
    </w:p>
    <w:p w:rsidR="00F40556" w:rsidRDefault="00F40556" w:rsidP="00F81C02">
      <w:pPr>
        <w:pStyle w:val="ConsPlusTitle"/>
        <w:widowControl/>
        <w:ind w:left="4248" w:firstLine="708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F40556" w:rsidRDefault="00F40556" w:rsidP="00F81C02">
      <w:pPr>
        <w:pStyle w:val="ConsPlusTitle"/>
        <w:widowControl/>
        <w:ind w:left="4248" w:firstLine="708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F40556" w:rsidRDefault="00F40556" w:rsidP="00F81C02">
      <w:pPr>
        <w:pStyle w:val="ConsPlusTitle"/>
        <w:widowControl/>
        <w:ind w:left="4248" w:firstLine="708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F40556" w:rsidRDefault="00F40556" w:rsidP="00F81C02">
      <w:pPr>
        <w:pStyle w:val="ConsPlusTitle"/>
        <w:widowControl/>
        <w:ind w:left="4248" w:firstLine="708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F40556" w:rsidRDefault="00F40556" w:rsidP="00F81C02">
      <w:pPr>
        <w:pStyle w:val="ConsPlusTitle"/>
        <w:widowControl/>
        <w:ind w:left="4248" w:firstLine="708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F40556" w:rsidRDefault="00F40556" w:rsidP="00F81C02">
      <w:pPr>
        <w:pStyle w:val="ConsPlusTitle"/>
        <w:widowControl/>
        <w:ind w:left="4248" w:firstLine="708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F40556" w:rsidRDefault="00F40556" w:rsidP="00F81C02">
      <w:pPr>
        <w:pStyle w:val="ConsPlusTitle"/>
        <w:widowControl/>
        <w:ind w:left="4248" w:firstLine="708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F40556" w:rsidRDefault="00F40556" w:rsidP="00F81C02">
      <w:pPr>
        <w:pStyle w:val="ConsPlusTitle"/>
        <w:widowControl/>
        <w:ind w:left="4248" w:firstLine="708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F40556" w:rsidRDefault="00F40556" w:rsidP="00F81C02">
      <w:pPr>
        <w:pStyle w:val="ConsPlusTitle"/>
        <w:widowControl/>
        <w:ind w:left="4248" w:firstLine="708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F40556" w:rsidRDefault="00F40556" w:rsidP="00F81C02">
      <w:pPr>
        <w:pStyle w:val="ConsPlusTitle"/>
        <w:widowControl/>
        <w:ind w:left="4248" w:firstLine="708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F40556" w:rsidRDefault="00F40556" w:rsidP="00F81C02">
      <w:pPr>
        <w:pStyle w:val="ConsPlusTitle"/>
        <w:widowControl/>
        <w:ind w:left="4248" w:firstLine="708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F40556" w:rsidRDefault="00F40556" w:rsidP="00F81C02">
      <w:pPr>
        <w:pStyle w:val="ConsPlusTitle"/>
        <w:widowControl/>
        <w:ind w:left="4248" w:firstLine="708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F40556" w:rsidRDefault="00F40556" w:rsidP="00F81C02">
      <w:pPr>
        <w:pStyle w:val="ConsPlusTitle"/>
        <w:widowControl/>
        <w:ind w:left="4248" w:firstLine="708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F40556" w:rsidRDefault="00F40556" w:rsidP="00F81C02">
      <w:pPr>
        <w:pStyle w:val="ConsPlusTitle"/>
        <w:widowControl/>
        <w:ind w:left="4248" w:firstLine="708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F40556" w:rsidRDefault="00F40556" w:rsidP="00F81C02">
      <w:pPr>
        <w:pStyle w:val="ConsPlusTitle"/>
        <w:widowControl/>
        <w:ind w:left="4248" w:firstLine="708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F40556" w:rsidRDefault="00F40556" w:rsidP="00F81C02">
      <w:pPr>
        <w:pStyle w:val="ConsPlusTitle"/>
        <w:widowControl/>
        <w:ind w:left="4248" w:firstLine="708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F40556" w:rsidRDefault="00F40556" w:rsidP="00F81C02">
      <w:pPr>
        <w:pStyle w:val="ConsPlusTitle"/>
        <w:widowControl/>
        <w:ind w:left="4248" w:firstLine="708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F40556" w:rsidRDefault="00F40556" w:rsidP="00F81C02">
      <w:pPr>
        <w:pStyle w:val="ConsPlusTitle"/>
        <w:widowControl/>
        <w:ind w:left="4248" w:firstLine="708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F40556" w:rsidRDefault="00F40556" w:rsidP="00F81C02">
      <w:pPr>
        <w:pStyle w:val="ConsPlusTitle"/>
        <w:widowControl/>
        <w:ind w:left="4248" w:firstLine="708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F40556" w:rsidRDefault="00F40556" w:rsidP="00F81C02">
      <w:pPr>
        <w:pStyle w:val="ConsPlusTitle"/>
        <w:widowControl/>
        <w:ind w:left="4248" w:firstLine="708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F40556" w:rsidRDefault="00F40556" w:rsidP="00F81C02">
      <w:pPr>
        <w:pStyle w:val="ConsPlusTitle"/>
        <w:widowControl/>
        <w:ind w:left="4248" w:firstLine="708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F40556" w:rsidRDefault="00F40556" w:rsidP="00F81C02">
      <w:pPr>
        <w:pStyle w:val="ConsPlusTitle"/>
        <w:widowControl/>
        <w:ind w:left="4248" w:firstLine="708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F40556" w:rsidRDefault="00F40556" w:rsidP="00F81C02">
      <w:pPr>
        <w:pStyle w:val="ConsPlusTitle"/>
        <w:widowControl/>
        <w:ind w:left="4248" w:firstLine="708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F40556" w:rsidRDefault="00F40556" w:rsidP="00F81C02">
      <w:pPr>
        <w:pStyle w:val="ConsPlusTitle"/>
        <w:widowControl/>
        <w:ind w:left="4248" w:firstLine="708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F40556" w:rsidRDefault="00F40556" w:rsidP="00F81C02">
      <w:pPr>
        <w:pStyle w:val="ConsPlusTitle"/>
        <w:widowControl/>
        <w:ind w:left="4248" w:firstLine="708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F40556" w:rsidRDefault="00F40556" w:rsidP="00F81C02">
      <w:pPr>
        <w:pStyle w:val="ConsPlusTitle"/>
        <w:widowControl/>
        <w:ind w:left="4248" w:firstLine="708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F40556" w:rsidRDefault="00F40556" w:rsidP="00F81C02">
      <w:pPr>
        <w:pStyle w:val="ConsPlusTitle"/>
        <w:widowControl/>
        <w:ind w:left="4248" w:firstLine="708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F40556" w:rsidRDefault="00F40556" w:rsidP="00F81C02">
      <w:pPr>
        <w:pStyle w:val="ConsPlusTitle"/>
        <w:widowControl/>
        <w:ind w:left="4248" w:firstLine="708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F40556" w:rsidRDefault="00F40556" w:rsidP="00F81C02">
      <w:pPr>
        <w:pStyle w:val="ConsPlusTitle"/>
        <w:widowControl/>
        <w:ind w:left="4248" w:firstLine="708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F40556" w:rsidRDefault="00F40556" w:rsidP="00F81C02">
      <w:pPr>
        <w:pStyle w:val="ConsPlusTitle"/>
        <w:widowControl/>
        <w:ind w:left="4248" w:firstLine="708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F40556" w:rsidRDefault="00F40556" w:rsidP="00F81C02">
      <w:pPr>
        <w:pStyle w:val="ConsPlusTitle"/>
        <w:widowControl/>
        <w:ind w:left="4248" w:firstLine="708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F40556" w:rsidRDefault="00F40556" w:rsidP="00F81C02">
      <w:pPr>
        <w:pStyle w:val="ConsPlusTitle"/>
        <w:widowControl/>
        <w:ind w:left="4248" w:firstLine="708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F40556" w:rsidRDefault="00F40556" w:rsidP="00F81C02">
      <w:pPr>
        <w:pStyle w:val="ConsPlusTitle"/>
        <w:widowControl/>
        <w:ind w:left="4248" w:firstLine="708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F40556" w:rsidRDefault="00F40556" w:rsidP="00F81C02">
      <w:pPr>
        <w:pStyle w:val="ConsPlusTitle"/>
        <w:widowControl/>
        <w:ind w:left="4248" w:firstLine="708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F40556" w:rsidRDefault="00F40556" w:rsidP="00F81C02">
      <w:pPr>
        <w:pStyle w:val="ConsPlusTitle"/>
        <w:widowControl/>
        <w:ind w:left="4248" w:firstLine="708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F40556" w:rsidRDefault="00F40556" w:rsidP="00F81C02">
      <w:pPr>
        <w:pStyle w:val="ConsPlusTitle"/>
        <w:widowControl/>
        <w:ind w:left="4248" w:firstLine="708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F40556" w:rsidRDefault="00F40556" w:rsidP="00F81C02">
      <w:pPr>
        <w:pStyle w:val="ConsPlusTitle"/>
        <w:widowControl/>
        <w:ind w:left="4248" w:firstLine="708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F40556" w:rsidRDefault="00F40556" w:rsidP="00F81C02">
      <w:pPr>
        <w:pStyle w:val="ConsPlusTitle"/>
        <w:widowControl/>
        <w:ind w:left="4248" w:firstLine="708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F40556" w:rsidRDefault="00F40556" w:rsidP="00F81C02">
      <w:pPr>
        <w:pStyle w:val="ConsPlusTitle"/>
        <w:widowControl/>
        <w:ind w:left="4248" w:firstLine="708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F40556" w:rsidRDefault="00F40556" w:rsidP="00F81C02">
      <w:pPr>
        <w:pStyle w:val="ConsPlusTitle"/>
        <w:widowControl/>
        <w:ind w:left="4248" w:firstLine="708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F40556" w:rsidRPr="00FF1DB5" w:rsidRDefault="00F40556" w:rsidP="004915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Приложение 7</w:t>
      </w:r>
    </w:p>
    <w:p w:rsidR="00F40556" w:rsidRDefault="00F40556" w:rsidP="004915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к А</w:t>
      </w:r>
      <w:r w:rsidRPr="00FF1DB5">
        <w:rPr>
          <w:rFonts w:ascii="Times New Roman" w:hAnsi="Times New Roman"/>
          <w:color w:val="000000"/>
          <w:lang w:eastAsia="ru-RU"/>
        </w:rPr>
        <w:t xml:space="preserve">дминистративному регламенту предоставления </w:t>
      </w:r>
    </w:p>
    <w:p w:rsidR="00F40556" w:rsidRDefault="00F40556" w:rsidP="004915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 w:rsidRPr="00FF1DB5">
        <w:rPr>
          <w:rFonts w:ascii="Times New Roman" w:hAnsi="Times New Roman"/>
          <w:color w:val="000000"/>
          <w:lang w:eastAsia="ru-RU"/>
        </w:rPr>
        <w:t xml:space="preserve">муниципальной услуги «Прием заявлений, постановка </w:t>
      </w:r>
    </w:p>
    <w:p w:rsidR="00F40556" w:rsidRDefault="00F40556" w:rsidP="004915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 w:rsidRPr="00FF1DB5">
        <w:rPr>
          <w:rFonts w:ascii="Times New Roman" w:hAnsi="Times New Roman"/>
          <w:color w:val="000000"/>
          <w:lang w:eastAsia="ru-RU"/>
        </w:rPr>
        <w:t xml:space="preserve">на учет и зачисление детей в образовательные организации, </w:t>
      </w:r>
    </w:p>
    <w:p w:rsidR="00F40556" w:rsidRDefault="00F40556" w:rsidP="004915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 w:rsidRPr="00FF1DB5">
        <w:rPr>
          <w:rFonts w:ascii="Times New Roman" w:hAnsi="Times New Roman"/>
          <w:color w:val="000000"/>
          <w:lang w:eastAsia="ru-RU"/>
        </w:rPr>
        <w:t>реализующие основную образовательную пр</w:t>
      </w:r>
      <w:r>
        <w:rPr>
          <w:rFonts w:ascii="Times New Roman" w:hAnsi="Times New Roman"/>
          <w:color w:val="000000"/>
          <w:lang w:eastAsia="ru-RU"/>
        </w:rPr>
        <w:t xml:space="preserve">ограмму </w:t>
      </w:r>
    </w:p>
    <w:p w:rsidR="00F40556" w:rsidRPr="00FF1DB5" w:rsidRDefault="00F40556" w:rsidP="004915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дошкольного образования</w:t>
      </w:r>
      <w:r w:rsidRPr="00FF1DB5">
        <w:rPr>
          <w:rFonts w:ascii="Times New Roman" w:hAnsi="Times New Roman"/>
          <w:color w:val="000000"/>
          <w:lang w:eastAsia="ru-RU"/>
        </w:rPr>
        <w:t>»</w:t>
      </w:r>
    </w:p>
    <w:p w:rsidR="00F40556" w:rsidRDefault="00F40556" w:rsidP="00F81C02">
      <w:pPr>
        <w:pStyle w:val="ConsPlusTitle"/>
        <w:widowControl/>
        <w:ind w:left="4248" w:firstLine="708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F40556" w:rsidRPr="00BC7B03" w:rsidRDefault="00F40556" w:rsidP="004915F9">
      <w:pPr>
        <w:spacing w:after="100" w:afterAutospacing="1" w:line="240" w:lineRule="auto"/>
        <w:jc w:val="both"/>
        <w:rPr>
          <w:color w:val="FF0000"/>
          <w:sz w:val="28"/>
          <w:szCs w:val="28"/>
        </w:rPr>
      </w:pPr>
      <w: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F40556" w:rsidRPr="00BC7B03" w:rsidRDefault="00F40556" w:rsidP="004915F9">
      <w:pPr>
        <w:spacing w:after="0" w:line="240" w:lineRule="auto"/>
        <w:ind w:left="-360" w:firstLine="36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Начальнику Отдела </w:t>
      </w:r>
      <w:r w:rsidRPr="00BC7B03">
        <w:rPr>
          <w:rFonts w:ascii="Times New Roman" w:hAnsi="Times New Roman"/>
        </w:rPr>
        <w:t>образования</w:t>
      </w:r>
    </w:p>
    <w:p w:rsidR="00F40556" w:rsidRPr="00BC7B03" w:rsidRDefault="00F40556" w:rsidP="004915F9">
      <w:pPr>
        <w:spacing w:after="0" w:line="240" w:lineRule="auto"/>
        <w:jc w:val="right"/>
        <w:rPr>
          <w:rFonts w:ascii="Times New Roman" w:hAnsi="Times New Roman"/>
          <w:i/>
        </w:rPr>
      </w:pPr>
      <w:r w:rsidRPr="00BC7B03">
        <w:rPr>
          <w:rFonts w:ascii="Times New Roman" w:hAnsi="Times New Roman"/>
        </w:rPr>
        <w:t xml:space="preserve">                                                                                 а</w:t>
      </w:r>
      <w:r>
        <w:rPr>
          <w:rFonts w:ascii="Times New Roman" w:hAnsi="Times New Roman"/>
        </w:rPr>
        <w:t>дминистрации  города Ржева</w:t>
      </w:r>
      <w:r w:rsidRPr="00BC7B03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________________________________</w:t>
      </w:r>
    </w:p>
    <w:p w:rsidR="00F40556" w:rsidRPr="00BC7B03" w:rsidRDefault="00F40556" w:rsidP="004915F9">
      <w:pPr>
        <w:spacing w:after="0" w:line="240" w:lineRule="auto"/>
        <w:jc w:val="right"/>
        <w:rPr>
          <w:rFonts w:ascii="Times New Roman" w:hAnsi="Times New Roman"/>
        </w:rPr>
      </w:pPr>
      <w:r w:rsidRPr="00BC7B03">
        <w:rPr>
          <w:rFonts w:ascii="Times New Roman" w:hAnsi="Times New Roman"/>
        </w:rPr>
        <w:t xml:space="preserve">                                                                                     от ______________________________</w:t>
      </w:r>
    </w:p>
    <w:p w:rsidR="00F40556" w:rsidRPr="00BC7B03" w:rsidRDefault="00F40556" w:rsidP="004915F9">
      <w:pPr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  <w:r w:rsidRPr="00BC7B03">
        <w:rPr>
          <w:rFonts w:ascii="Times New Roman" w:hAnsi="Times New Roman"/>
          <w:i/>
          <w:sz w:val="20"/>
          <w:szCs w:val="20"/>
        </w:rPr>
        <w:t xml:space="preserve">                    (фамилия, имя,  отчество (при наличии)</w:t>
      </w:r>
    </w:p>
    <w:p w:rsidR="00F40556" w:rsidRPr="00BC7B03" w:rsidRDefault="00F40556" w:rsidP="004915F9">
      <w:pPr>
        <w:spacing w:after="0" w:line="240" w:lineRule="auto"/>
        <w:jc w:val="right"/>
        <w:rPr>
          <w:rFonts w:ascii="Times New Roman" w:hAnsi="Times New Roman"/>
        </w:rPr>
      </w:pPr>
      <w:r w:rsidRPr="00BC7B03">
        <w:rPr>
          <w:rFonts w:ascii="Times New Roman" w:hAnsi="Times New Roman"/>
        </w:rPr>
        <w:t>_______________________________,</w:t>
      </w:r>
    </w:p>
    <w:p w:rsidR="00F40556" w:rsidRPr="00BC7B03" w:rsidRDefault="00F40556" w:rsidP="004915F9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BC7B03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                               родителя полностью) </w:t>
      </w:r>
    </w:p>
    <w:p w:rsidR="00F40556" w:rsidRPr="00BC7B03" w:rsidRDefault="00F40556" w:rsidP="004915F9">
      <w:pPr>
        <w:spacing w:after="0" w:line="240" w:lineRule="auto"/>
        <w:jc w:val="right"/>
        <w:rPr>
          <w:rFonts w:ascii="Times New Roman" w:hAnsi="Times New Roman"/>
        </w:rPr>
      </w:pPr>
      <w:r w:rsidRPr="00BC7B03">
        <w:rPr>
          <w:rFonts w:ascii="Times New Roman" w:hAnsi="Times New Roman"/>
        </w:rPr>
        <w:t xml:space="preserve">                                                                                      проживающего по адресу: _________</w:t>
      </w:r>
    </w:p>
    <w:p w:rsidR="00F40556" w:rsidRPr="00BC7B03" w:rsidRDefault="00F40556" w:rsidP="004915F9">
      <w:pPr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  <w:r w:rsidRPr="00BC7B03">
        <w:rPr>
          <w:rFonts w:ascii="Times New Roman" w:hAnsi="Times New Roman"/>
          <w:i/>
          <w:sz w:val="20"/>
          <w:szCs w:val="20"/>
        </w:rPr>
        <w:t>(поселение,</w:t>
      </w:r>
    </w:p>
    <w:p w:rsidR="00F40556" w:rsidRPr="00BC7B03" w:rsidRDefault="00F40556" w:rsidP="004915F9">
      <w:pPr>
        <w:spacing w:after="0" w:line="240" w:lineRule="auto"/>
        <w:jc w:val="right"/>
        <w:rPr>
          <w:rFonts w:ascii="Times New Roman" w:hAnsi="Times New Roman"/>
        </w:rPr>
      </w:pPr>
      <w:r w:rsidRPr="00BC7B03">
        <w:rPr>
          <w:rFonts w:ascii="Times New Roman" w:hAnsi="Times New Roman"/>
        </w:rPr>
        <w:t xml:space="preserve">                                                                                             _______________________________</w:t>
      </w:r>
    </w:p>
    <w:p w:rsidR="00F40556" w:rsidRPr="00BC7B03" w:rsidRDefault="00F40556" w:rsidP="004915F9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BC7B03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улица, дом, квартира)</w:t>
      </w:r>
    </w:p>
    <w:p w:rsidR="00F40556" w:rsidRPr="00BC7B03" w:rsidRDefault="00F40556" w:rsidP="00F81C02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Заявление</w:t>
      </w:r>
    </w:p>
    <w:p w:rsidR="00F40556" w:rsidRPr="00BC7B03" w:rsidRDefault="00F40556" w:rsidP="004915F9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BC7B03">
        <w:rPr>
          <w:rFonts w:ascii="Times New Roman" w:hAnsi="Times New Roman"/>
        </w:rPr>
        <w:tab/>
        <w:t xml:space="preserve">Прошу перевести моего ребёнка </w:t>
      </w:r>
      <w:r>
        <w:rPr>
          <w:rFonts w:ascii="Times New Roman" w:hAnsi="Times New Roman"/>
        </w:rPr>
        <w:t>____________</w:t>
      </w:r>
      <w:r w:rsidRPr="00BC7B03">
        <w:rPr>
          <w:rFonts w:ascii="Times New Roman" w:hAnsi="Times New Roman"/>
        </w:rPr>
        <w:t>_________________________________________</w:t>
      </w:r>
      <w:r w:rsidRPr="00BC7B03">
        <w:rPr>
          <w:rFonts w:ascii="Times New Roman" w:hAnsi="Times New Roman"/>
        </w:rPr>
        <w:br/>
      </w:r>
      <w:r w:rsidRPr="00BC7B03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</w:t>
      </w:r>
      <w:r w:rsidRPr="00BC7B03">
        <w:rPr>
          <w:rFonts w:ascii="Times New Roman" w:hAnsi="Times New Roman"/>
          <w:i/>
          <w:sz w:val="20"/>
          <w:szCs w:val="20"/>
        </w:rPr>
        <w:t xml:space="preserve"> фамилия имя  отчество (при наличии) ребёнка </w:t>
      </w:r>
    </w:p>
    <w:p w:rsidR="00F40556" w:rsidRPr="00BC7B03" w:rsidRDefault="00F40556" w:rsidP="004915F9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BC7B03">
        <w:rPr>
          <w:rFonts w:ascii="Times New Roman" w:hAnsi="Times New Roman"/>
          <w:i/>
          <w:sz w:val="20"/>
          <w:szCs w:val="20"/>
        </w:rPr>
        <w:t>_____________________________________________________________________________________________</w:t>
      </w:r>
    </w:p>
    <w:p w:rsidR="00F40556" w:rsidRDefault="00F40556" w:rsidP="004915F9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BC7B03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                   (дата рождения ребёнка полностью)</w:t>
      </w:r>
    </w:p>
    <w:p w:rsidR="00F40556" w:rsidRPr="00BC7B03" w:rsidRDefault="00F40556" w:rsidP="004915F9">
      <w:pPr>
        <w:spacing w:after="0" w:line="240" w:lineRule="auto"/>
        <w:jc w:val="both"/>
        <w:rPr>
          <w:rFonts w:ascii="Times New Roman" w:hAnsi="Times New Roman"/>
        </w:rPr>
      </w:pPr>
    </w:p>
    <w:p w:rsidR="00F40556" w:rsidRPr="00BC7B03" w:rsidRDefault="00F40556" w:rsidP="004915F9">
      <w:pPr>
        <w:spacing w:after="0" w:line="240" w:lineRule="auto"/>
        <w:jc w:val="both"/>
        <w:rPr>
          <w:rFonts w:ascii="Times New Roman" w:hAnsi="Times New Roman"/>
        </w:rPr>
      </w:pPr>
      <w:r w:rsidRPr="00BC7B03">
        <w:rPr>
          <w:rFonts w:ascii="Times New Roman" w:hAnsi="Times New Roman"/>
        </w:rPr>
        <w:t xml:space="preserve"> из МБДОУ </w:t>
      </w:r>
      <w:r w:rsidRPr="00BC7B03">
        <w:rPr>
          <w:rFonts w:ascii="Times New Roman" w:hAnsi="Times New Roman"/>
          <w:bCs/>
          <w:color w:val="000000"/>
        </w:rPr>
        <w:t>детского сада ______________</w:t>
      </w:r>
      <w:r w:rsidRPr="00BC7B03">
        <w:rPr>
          <w:rFonts w:ascii="Times New Roman" w:hAnsi="Times New Roman"/>
        </w:rPr>
        <w:t xml:space="preserve"> в МБДОУ детский сад №___________________ </w:t>
      </w:r>
    </w:p>
    <w:p w:rsidR="00F40556" w:rsidRPr="00BC7B03" w:rsidRDefault="00F40556" w:rsidP="004915F9">
      <w:pPr>
        <w:spacing w:after="0" w:line="240" w:lineRule="auto"/>
        <w:jc w:val="both"/>
        <w:rPr>
          <w:rFonts w:ascii="Times New Roman" w:hAnsi="Times New Roman"/>
          <w:i/>
        </w:rPr>
      </w:pPr>
      <w:r w:rsidRPr="00BC7B03">
        <w:rPr>
          <w:rFonts w:ascii="Times New Roman" w:hAnsi="Times New Roman"/>
          <w:sz w:val="20"/>
          <w:szCs w:val="20"/>
        </w:rPr>
        <w:t xml:space="preserve">                                                          </w:t>
      </w:r>
      <w:r w:rsidRPr="00BC7B03">
        <w:rPr>
          <w:rFonts w:ascii="Times New Roman" w:hAnsi="Times New Roman"/>
          <w:i/>
          <w:sz w:val="20"/>
          <w:szCs w:val="20"/>
        </w:rPr>
        <w:t xml:space="preserve">(№,поселение)                                        </w:t>
      </w:r>
      <w:r w:rsidRPr="00BC7B03">
        <w:rPr>
          <w:rFonts w:ascii="Times New Roman" w:hAnsi="Times New Roman"/>
          <w:sz w:val="20"/>
          <w:szCs w:val="20"/>
        </w:rPr>
        <w:t xml:space="preserve">                     </w:t>
      </w:r>
      <w:r w:rsidRPr="00BC7B03">
        <w:rPr>
          <w:rFonts w:ascii="Times New Roman" w:hAnsi="Times New Roman"/>
          <w:i/>
          <w:sz w:val="20"/>
          <w:szCs w:val="20"/>
        </w:rPr>
        <w:t xml:space="preserve">(№,поселение)                                                                          </w:t>
      </w:r>
    </w:p>
    <w:p w:rsidR="00F40556" w:rsidRPr="00BC7B03" w:rsidRDefault="00F40556" w:rsidP="004915F9">
      <w:pPr>
        <w:spacing w:after="0" w:line="240" w:lineRule="auto"/>
        <w:jc w:val="both"/>
        <w:rPr>
          <w:rFonts w:ascii="Times New Roman" w:hAnsi="Times New Roman"/>
          <w:i/>
        </w:rPr>
      </w:pPr>
      <w:r w:rsidRPr="00BC7B03">
        <w:rPr>
          <w:rFonts w:ascii="Times New Roman" w:hAnsi="Times New Roman"/>
        </w:rPr>
        <w:t>в связи с</w:t>
      </w:r>
      <w:r w:rsidRPr="00BC7B03">
        <w:rPr>
          <w:rFonts w:ascii="Times New Roman" w:hAnsi="Times New Roman"/>
          <w:i/>
        </w:rPr>
        <w:t xml:space="preserve"> _____________________________________________________________________</w:t>
      </w:r>
    </w:p>
    <w:p w:rsidR="00F40556" w:rsidRPr="00BC7B03" w:rsidRDefault="00F40556" w:rsidP="004915F9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BC7B03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(</w:t>
      </w:r>
      <w:r w:rsidRPr="00BC7B03">
        <w:rPr>
          <w:rFonts w:ascii="Times New Roman" w:hAnsi="Times New Roman"/>
          <w:i/>
          <w:sz w:val="20"/>
          <w:szCs w:val="20"/>
        </w:rPr>
        <w:t>причина перевода)</w:t>
      </w:r>
    </w:p>
    <w:p w:rsidR="00F40556" w:rsidRDefault="00F40556" w:rsidP="004915F9">
      <w:pPr>
        <w:spacing w:after="0" w:line="240" w:lineRule="auto"/>
        <w:jc w:val="both"/>
        <w:rPr>
          <w:rFonts w:ascii="Times New Roman" w:hAnsi="Times New Roman"/>
        </w:rPr>
      </w:pPr>
    </w:p>
    <w:p w:rsidR="00F40556" w:rsidRPr="00BC7B03" w:rsidRDefault="00F40556" w:rsidP="004915F9">
      <w:pPr>
        <w:spacing w:after="0" w:line="240" w:lineRule="auto"/>
        <w:jc w:val="both"/>
        <w:rPr>
          <w:rFonts w:ascii="Times New Roman" w:hAnsi="Times New Roman"/>
        </w:rPr>
      </w:pPr>
      <w:r w:rsidRPr="00BC7B03">
        <w:rPr>
          <w:rFonts w:ascii="Times New Roman" w:hAnsi="Times New Roman"/>
        </w:rPr>
        <w:t>Даю согласие на обработку и передачу персональных данных.</w:t>
      </w:r>
    </w:p>
    <w:p w:rsidR="00F40556" w:rsidRPr="00BC7B03" w:rsidRDefault="00F40556" w:rsidP="004915F9">
      <w:pPr>
        <w:spacing w:after="0" w:line="240" w:lineRule="auto"/>
        <w:jc w:val="both"/>
        <w:rPr>
          <w:rFonts w:ascii="Times New Roman" w:hAnsi="Times New Roman"/>
        </w:rPr>
      </w:pPr>
    </w:p>
    <w:p w:rsidR="00F40556" w:rsidRPr="00BC7B03" w:rsidRDefault="00F40556" w:rsidP="004915F9">
      <w:pPr>
        <w:spacing w:after="0" w:line="240" w:lineRule="auto"/>
        <w:jc w:val="both"/>
        <w:rPr>
          <w:rFonts w:ascii="Times New Roman" w:hAnsi="Times New Roman"/>
        </w:rPr>
      </w:pPr>
      <w:r w:rsidRPr="00BC7B03">
        <w:rPr>
          <w:rFonts w:ascii="Times New Roman" w:hAnsi="Times New Roman"/>
        </w:rPr>
        <w:t>Контактные телефоны: _____________________________________</w:t>
      </w:r>
    </w:p>
    <w:p w:rsidR="00F40556" w:rsidRDefault="00F40556" w:rsidP="004915F9">
      <w:pPr>
        <w:spacing w:after="0" w:line="240" w:lineRule="auto"/>
        <w:jc w:val="both"/>
        <w:rPr>
          <w:rFonts w:ascii="Times New Roman" w:hAnsi="Times New Roman"/>
        </w:rPr>
      </w:pPr>
    </w:p>
    <w:p w:rsidR="00F40556" w:rsidRDefault="00F40556" w:rsidP="004915F9">
      <w:pPr>
        <w:spacing w:after="0" w:line="240" w:lineRule="auto"/>
        <w:jc w:val="both"/>
        <w:rPr>
          <w:rFonts w:ascii="Times New Roman" w:hAnsi="Times New Roman"/>
        </w:rPr>
      </w:pPr>
    </w:p>
    <w:p w:rsidR="00F40556" w:rsidRDefault="00F40556" w:rsidP="004915F9">
      <w:pPr>
        <w:spacing w:after="0" w:line="240" w:lineRule="auto"/>
        <w:jc w:val="both"/>
        <w:rPr>
          <w:rFonts w:ascii="Times New Roman" w:hAnsi="Times New Roman"/>
        </w:rPr>
      </w:pPr>
      <w:r w:rsidRPr="00BC7B03">
        <w:rPr>
          <w:rFonts w:ascii="Times New Roman" w:hAnsi="Times New Roman"/>
        </w:rPr>
        <w:t>Дата</w:t>
      </w:r>
      <w:r w:rsidRPr="00BC7B03">
        <w:rPr>
          <w:rFonts w:ascii="Times New Roman" w:hAnsi="Times New Roman"/>
        </w:rPr>
        <w:tab/>
      </w:r>
      <w:r w:rsidRPr="00CF0FFF">
        <w:rPr>
          <w:rFonts w:ascii="Times New Roman" w:hAnsi="Times New Roman"/>
          <w:u w:val="single"/>
        </w:rPr>
        <w:tab/>
      </w:r>
      <w:r w:rsidRPr="00CF0FFF">
        <w:rPr>
          <w:rFonts w:ascii="Times New Roman" w:hAnsi="Times New Roman"/>
          <w:u w:val="single"/>
        </w:rPr>
        <w:tab/>
      </w:r>
      <w:r w:rsidRPr="00CF0FFF">
        <w:rPr>
          <w:rFonts w:ascii="Times New Roman" w:hAnsi="Times New Roman"/>
          <w:u w:val="single"/>
        </w:rPr>
        <w:tab/>
      </w:r>
      <w:r w:rsidRPr="00CF0FFF">
        <w:rPr>
          <w:rFonts w:ascii="Times New Roman" w:hAnsi="Times New Roman"/>
          <w:u w:val="single"/>
        </w:rPr>
        <w:tab/>
      </w:r>
      <w:r w:rsidRPr="00CF0FFF">
        <w:rPr>
          <w:rFonts w:ascii="Times New Roman" w:hAnsi="Times New Roman"/>
          <w:u w:val="single"/>
        </w:rPr>
        <w:tab/>
      </w:r>
      <w:r w:rsidRPr="00BC7B03">
        <w:rPr>
          <w:rFonts w:ascii="Times New Roman" w:hAnsi="Times New Roman"/>
        </w:rPr>
        <w:tab/>
        <w:t>Подпись</w:t>
      </w:r>
      <w:r>
        <w:rPr>
          <w:rFonts w:ascii="Times New Roman" w:hAnsi="Times New Roman"/>
        </w:rPr>
        <w:t>_____________________</w:t>
      </w:r>
    </w:p>
    <w:p w:rsidR="00F40556" w:rsidRDefault="00F40556" w:rsidP="004915F9">
      <w:pPr>
        <w:spacing w:after="0" w:line="240" w:lineRule="auto"/>
        <w:jc w:val="both"/>
        <w:rPr>
          <w:rFonts w:ascii="Times New Roman" w:hAnsi="Times New Roman"/>
        </w:rPr>
      </w:pPr>
    </w:p>
    <w:p w:rsidR="00F40556" w:rsidRDefault="00F40556" w:rsidP="004915F9">
      <w:pPr>
        <w:spacing w:after="0" w:line="240" w:lineRule="auto"/>
        <w:jc w:val="both"/>
        <w:rPr>
          <w:rFonts w:ascii="Times New Roman" w:hAnsi="Times New Roman"/>
        </w:rPr>
      </w:pPr>
    </w:p>
    <w:p w:rsidR="00F40556" w:rsidRDefault="00F40556" w:rsidP="004915F9">
      <w:pPr>
        <w:spacing w:after="0" w:line="240" w:lineRule="auto"/>
        <w:jc w:val="both"/>
        <w:rPr>
          <w:rFonts w:ascii="Times New Roman" w:hAnsi="Times New Roman"/>
        </w:rPr>
      </w:pPr>
    </w:p>
    <w:p w:rsidR="00F40556" w:rsidRDefault="00F40556" w:rsidP="004915F9">
      <w:pPr>
        <w:spacing w:after="0" w:line="240" w:lineRule="auto"/>
        <w:jc w:val="both"/>
        <w:rPr>
          <w:rFonts w:ascii="Times New Roman" w:hAnsi="Times New Roman"/>
        </w:rPr>
      </w:pPr>
    </w:p>
    <w:p w:rsidR="00F40556" w:rsidRDefault="00F40556" w:rsidP="004915F9">
      <w:pPr>
        <w:spacing w:after="0" w:line="240" w:lineRule="auto"/>
        <w:jc w:val="both"/>
        <w:rPr>
          <w:rFonts w:ascii="Times New Roman" w:hAnsi="Times New Roman"/>
        </w:rPr>
      </w:pPr>
    </w:p>
    <w:p w:rsidR="00F40556" w:rsidRDefault="00F40556" w:rsidP="004915F9">
      <w:pPr>
        <w:spacing w:after="0" w:line="240" w:lineRule="auto"/>
        <w:jc w:val="both"/>
        <w:rPr>
          <w:rFonts w:ascii="Times New Roman" w:hAnsi="Times New Roman"/>
        </w:rPr>
      </w:pPr>
    </w:p>
    <w:p w:rsidR="00F40556" w:rsidRDefault="00F40556" w:rsidP="004915F9">
      <w:pPr>
        <w:spacing w:after="0" w:line="240" w:lineRule="auto"/>
        <w:jc w:val="both"/>
        <w:rPr>
          <w:rFonts w:ascii="Times New Roman" w:hAnsi="Times New Roman"/>
        </w:rPr>
      </w:pPr>
    </w:p>
    <w:p w:rsidR="00F40556" w:rsidRDefault="00F40556" w:rsidP="004915F9">
      <w:pPr>
        <w:spacing w:after="0" w:line="240" w:lineRule="auto"/>
        <w:jc w:val="both"/>
        <w:rPr>
          <w:rFonts w:ascii="Times New Roman" w:hAnsi="Times New Roman"/>
        </w:rPr>
      </w:pPr>
    </w:p>
    <w:p w:rsidR="00F40556" w:rsidRDefault="00F40556" w:rsidP="004915F9">
      <w:pPr>
        <w:spacing w:after="0" w:line="240" w:lineRule="auto"/>
        <w:jc w:val="both"/>
        <w:rPr>
          <w:rFonts w:ascii="Times New Roman" w:hAnsi="Times New Roman"/>
        </w:rPr>
      </w:pPr>
    </w:p>
    <w:p w:rsidR="00F40556" w:rsidRDefault="00F40556" w:rsidP="004915F9">
      <w:pPr>
        <w:spacing w:after="0" w:line="240" w:lineRule="auto"/>
        <w:jc w:val="both"/>
        <w:rPr>
          <w:rFonts w:ascii="Times New Roman" w:hAnsi="Times New Roman"/>
        </w:rPr>
      </w:pPr>
    </w:p>
    <w:p w:rsidR="00F40556" w:rsidRDefault="00F40556" w:rsidP="004915F9">
      <w:pPr>
        <w:spacing w:after="0" w:line="240" w:lineRule="auto"/>
        <w:jc w:val="both"/>
        <w:rPr>
          <w:rFonts w:ascii="Times New Roman" w:hAnsi="Times New Roman"/>
        </w:rPr>
      </w:pPr>
    </w:p>
    <w:p w:rsidR="00F40556" w:rsidRDefault="00F40556" w:rsidP="004915F9">
      <w:pPr>
        <w:spacing w:after="0" w:line="240" w:lineRule="auto"/>
        <w:jc w:val="both"/>
        <w:rPr>
          <w:rFonts w:ascii="Times New Roman" w:hAnsi="Times New Roman"/>
        </w:rPr>
      </w:pPr>
    </w:p>
    <w:p w:rsidR="00F40556" w:rsidRDefault="00F40556" w:rsidP="004915F9">
      <w:pPr>
        <w:spacing w:after="0" w:line="240" w:lineRule="auto"/>
        <w:jc w:val="both"/>
        <w:rPr>
          <w:rFonts w:ascii="Times New Roman" w:hAnsi="Times New Roman"/>
        </w:rPr>
      </w:pPr>
    </w:p>
    <w:p w:rsidR="00F40556" w:rsidRDefault="00F40556" w:rsidP="004915F9">
      <w:pPr>
        <w:spacing w:after="0" w:line="240" w:lineRule="auto"/>
        <w:jc w:val="both"/>
        <w:rPr>
          <w:rFonts w:ascii="Times New Roman" w:hAnsi="Times New Roman"/>
        </w:rPr>
      </w:pPr>
    </w:p>
    <w:p w:rsidR="00F40556" w:rsidRDefault="00F40556" w:rsidP="004915F9">
      <w:pPr>
        <w:spacing w:after="0" w:line="240" w:lineRule="auto"/>
        <w:jc w:val="both"/>
        <w:rPr>
          <w:rFonts w:ascii="Times New Roman" w:hAnsi="Times New Roman"/>
        </w:rPr>
      </w:pPr>
    </w:p>
    <w:p w:rsidR="00F40556" w:rsidRDefault="00F40556" w:rsidP="004915F9">
      <w:pPr>
        <w:spacing w:after="0" w:line="240" w:lineRule="auto"/>
        <w:jc w:val="both"/>
        <w:rPr>
          <w:rFonts w:ascii="Times New Roman" w:hAnsi="Times New Roman"/>
        </w:rPr>
      </w:pPr>
    </w:p>
    <w:p w:rsidR="00F40556" w:rsidRDefault="00F40556" w:rsidP="004915F9">
      <w:pPr>
        <w:spacing w:after="0" w:line="240" w:lineRule="auto"/>
        <w:jc w:val="both"/>
        <w:rPr>
          <w:rFonts w:ascii="Times New Roman" w:hAnsi="Times New Roman"/>
        </w:rPr>
      </w:pPr>
    </w:p>
    <w:p w:rsidR="00F40556" w:rsidRDefault="00F40556" w:rsidP="004915F9">
      <w:pPr>
        <w:spacing w:after="0" w:line="240" w:lineRule="auto"/>
        <w:jc w:val="both"/>
        <w:rPr>
          <w:rFonts w:ascii="Times New Roman" w:hAnsi="Times New Roman"/>
        </w:rPr>
      </w:pPr>
    </w:p>
    <w:p w:rsidR="00F40556" w:rsidRDefault="00F40556" w:rsidP="004915F9">
      <w:pPr>
        <w:spacing w:after="0" w:line="240" w:lineRule="auto"/>
        <w:jc w:val="both"/>
        <w:rPr>
          <w:rFonts w:ascii="Times New Roman" w:hAnsi="Times New Roman"/>
        </w:rPr>
      </w:pPr>
    </w:p>
    <w:p w:rsidR="00F40556" w:rsidRPr="00FF1DB5" w:rsidRDefault="00F40556" w:rsidP="004915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Приложение 8</w:t>
      </w:r>
    </w:p>
    <w:p w:rsidR="00F40556" w:rsidRDefault="00F40556" w:rsidP="004915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к А</w:t>
      </w:r>
      <w:r w:rsidRPr="00FF1DB5">
        <w:rPr>
          <w:rFonts w:ascii="Times New Roman" w:hAnsi="Times New Roman"/>
          <w:color w:val="000000"/>
          <w:lang w:eastAsia="ru-RU"/>
        </w:rPr>
        <w:t xml:space="preserve">дминистративному регламенту предоставления </w:t>
      </w:r>
    </w:p>
    <w:p w:rsidR="00F40556" w:rsidRDefault="00F40556" w:rsidP="004915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 w:rsidRPr="00FF1DB5">
        <w:rPr>
          <w:rFonts w:ascii="Times New Roman" w:hAnsi="Times New Roman"/>
          <w:color w:val="000000"/>
          <w:lang w:eastAsia="ru-RU"/>
        </w:rPr>
        <w:t xml:space="preserve">муниципальной услуги «Прием заявлений, постановка </w:t>
      </w:r>
    </w:p>
    <w:p w:rsidR="00F40556" w:rsidRDefault="00F40556" w:rsidP="004915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 w:rsidRPr="00FF1DB5">
        <w:rPr>
          <w:rFonts w:ascii="Times New Roman" w:hAnsi="Times New Roman"/>
          <w:color w:val="000000"/>
          <w:lang w:eastAsia="ru-RU"/>
        </w:rPr>
        <w:t xml:space="preserve">на учет и зачисление детей в образовательные организации, </w:t>
      </w:r>
    </w:p>
    <w:p w:rsidR="00F40556" w:rsidRDefault="00F40556" w:rsidP="004915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 w:rsidRPr="00FF1DB5">
        <w:rPr>
          <w:rFonts w:ascii="Times New Roman" w:hAnsi="Times New Roman"/>
          <w:color w:val="000000"/>
          <w:lang w:eastAsia="ru-RU"/>
        </w:rPr>
        <w:t>реализующие основную образовательную пр</w:t>
      </w:r>
      <w:r>
        <w:rPr>
          <w:rFonts w:ascii="Times New Roman" w:hAnsi="Times New Roman"/>
          <w:color w:val="000000"/>
          <w:lang w:eastAsia="ru-RU"/>
        </w:rPr>
        <w:t xml:space="preserve">ограмму </w:t>
      </w:r>
    </w:p>
    <w:p w:rsidR="00F40556" w:rsidRPr="00FF1DB5" w:rsidRDefault="00F40556" w:rsidP="004915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дошкольного образования</w:t>
      </w:r>
      <w:r w:rsidRPr="00FF1DB5">
        <w:rPr>
          <w:rFonts w:ascii="Times New Roman" w:hAnsi="Times New Roman"/>
          <w:color w:val="000000"/>
          <w:lang w:eastAsia="ru-RU"/>
        </w:rPr>
        <w:t>»</w:t>
      </w:r>
    </w:p>
    <w:p w:rsidR="00F40556" w:rsidRDefault="00F40556" w:rsidP="004915F9">
      <w:pPr>
        <w:spacing w:after="0" w:line="240" w:lineRule="auto"/>
        <w:jc w:val="both"/>
        <w:rPr>
          <w:rFonts w:ascii="Times New Roman" w:hAnsi="Times New Roman"/>
        </w:rPr>
      </w:pPr>
    </w:p>
    <w:p w:rsidR="00F40556" w:rsidRDefault="00F40556" w:rsidP="004915F9">
      <w:pPr>
        <w:spacing w:after="0" w:line="240" w:lineRule="auto"/>
        <w:jc w:val="both"/>
        <w:rPr>
          <w:rFonts w:ascii="Times New Roman" w:hAnsi="Times New Roman"/>
        </w:rPr>
      </w:pPr>
    </w:p>
    <w:p w:rsidR="00F40556" w:rsidRPr="00546460" w:rsidRDefault="00F40556" w:rsidP="004915F9">
      <w:pPr>
        <w:spacing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</w:t>
      </w:r>
    </w:p>
    <w:tbl>
      <w:tblPr>
        <w:tblW w:w="9889" w:type="dxa"/>
        <w:tblBorders>
          <w:insideH w:val="single" w:sz="4" w:space="0" w:color="000000"/>
        </w:tblBorders>
        <w:tblLook w:val="00A0"/>
      </w:tblPr>
      <w:tblGrid>
        <w:gridCol w:w="5637"/>
        <w:gridCol w:w="4252"/>
      </w:tblGrid>
      <w:tr w:rsidR="00F40556" w:rsidRPr="00D1366E" w:rsidTr="00D1366E">
        <w:tc>
          <w:tcPr>
            <w:tcW w:w="5637" w:type="dxa"/>
          </w:tcPr>
          <w:p w:rsidR="00F40556" w:rsidRPr="00D1366E" w:rsidRDefault="00F40556" w:rsidP="00D1366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40556" w:rsidRPr="00D1366E" w:rsidRDefault="00F40556" w:rsidP="00D13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66E">
              <w:rPr>
                <w:rFonts w:ascii="Times New Roman" w:hAnsi="Times New Roman"/>
                <w:sz w:val="24"/>
                <w:szCs w:val="24"/>
              </w:rPr>
              <w:t>Начальнику Отдела образования администрации города Ржева</w:t>
            </w:r>
          </w:p>
          <w:p w:rsidR="00F40556" w:rsidRPr="00D1366E" w:rsidRDefault="00F40556" w:rsidP="00D13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66E">
              <w:rPr>
                <w:rFonts w:ascii="Times New Roman" w:hAnsi="Times New Roman"/>
                <w:sz w:val="24"/>
                <w:szCs w:val="24"/>
              </w:rPr>
              <w:t>Тверской области</w:t>
            </w:r>
          </w:p>
          <w:p w:rsidR="00F40556" w:rsidRPr="00D1366E" w:rsidRDefault="00F40556" w:rsidP="00D13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66E"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  <w:p w:rsidR="00F40556" w:rsidRPr="00D1366E" w:rsidRDefault="00F40556" w:rsidP="00D13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66E"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  <w:p w:rsidR="00F40556" w:rsidRPr="00D1366E" w:rsidRDefault="00F40556" w:rsidP="00D1366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8"/>
              </w:rPr>
            </w:pPr>
            <w:r w:rsidRPr="00D1366E">
              <w:rPr>
                <w:rFonts w:ascii="Times New Roman" w:hAnsi="Times New Roman"/>
                <w:i/>
                <w:sz w:val="16"/>
                <w:szCs w:val="18"/>
              </w:rPr>
              <w:t>(фамилия, имя, отчество (при наличии)</w:t>
            </w:r>
          </w:p>
          <w:p w:rsidR="00F40556" w:rsidRPr="00D1366E" w:rsidRDefault="00F40556" w:rsidP="00D13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66E">
              <w:rPr>
                <w:rFonts w:ascii="Times New Roman" w:hAnsi="Times New Roman"/>
                <w:i/>
                <w:sz w:val="18"/>
                <w:szCs w:val="18"/>
              </w:rPr>
              <w:t>_____________________________________</w:t>
            </w:r>
            <w:r w:rsidRPr="00D1366E"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F40556" w:rsidRPr="00D1366E" w:rsidRDefault="00F40556" w:rsidP="00D1366E">
            <w:pPr>
              <w:spacing w:after="0" w:line="240" w:lineRule="auto"/>
              <w:rPr>
                <w:rFonts w:ascii="Times New Roman" w:hAnsi="Times New Roman"/>
                <w:i/>
                <w:sz w:val="16"/>
                <w:szCs w:val="18"/>
              </w:rPr>
            </w:pPr>
            <w:r w:rsidRPr="00D1366E">
              <w:rPr>
                <w:rFonts w:ascii="Times New Roman" w:hAnsi="Times New Roman"/>
                <w:i/>
                <w:sz w:val="16"/>
                <w:szCs w:val="18"/>
              </w:rPr>
              <w:t>родителя полностью)</w:t>
            </w:r>
          </w:p>
          <w:p w:rsidR="00F40556" w:rsidRPr="00D1366E" w:rsidRDefault="00F40556" w:rsidP="00D13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66E">
              <w:rPr>
                <w:rFonts w:ascii="Times New Roman" w:hAnsi="Times New Roman"/>
                <w:sz w:val="24"/>
                <w:szCs w:val="24"/>
              </w:rPr>
              <w:t>проживающего по адресу: _____</w:t>
            </w:r>
          </w:p>
          <w:p w:rsidR="00F40556" w:rsidRPr="00D1366E" w:rsidRDefault="00F40556" w:rsidP="00D13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66E"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  <w:p w:rsidR="00F40556" w:rsidRPr="00D1366E" w:rsidRDefault="00F40556" w:rsidP="00D13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66E"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  <w:p w:rsidR="00F40556" w:rsidRPr="00D1366E" w:rsidRDefault="00F40556" w:rsidP="00D1366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D1366E">
              <w:rPr>
                <w:rFonts w:ascii="Times New Roman" w:hAnsi="Times New Roman"/>
                <w:i/>
                <w:sz w:val="16"/>
                <w:szCs w:val="16"/>
              </w:rPr>
              <w:t>(город, улица, дом, квартира)</w:t>
            </w:r>
          </w:p>
        </w:tc>
      </w:tr>
    </w:tbl>
    <w:p w:rsidR="00F40556" w:rsidRDefault="00F40556" w:rsidP="00F81C0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40556" w:rsidRDefault="00F40556" w:rsidP="00F81C02">
      <w:pPr>
        <w:tabs>
          <w:tab w:val="left" w:pos="3615"/>
        </w:tabs>
        <w:jc w:val="center"/>
        <w:rPr>
          <w:rFonts w:ascii="Times New Roman" w:hAnsi="Times New Roman"/>
          <w:sz w:val="24"/>
          <w:szCs w:val="24"/>
        </w:rPr>
      </w:pPr>
    </w:p>
    <w:p w:rsidR="00F40556" w:rsidRPr="004372AD" w:rsidRDefault="00F40556" w:rsidP="00F81C02">
      <w:pPr>
        <w:tabs>
          <w:tab w:val="left" w:pos="3615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Заявление</w:t>
      </w:r>
    </w:p>
    <w:p w:rsidR="00F40556" w:rsidRPr="004372AD" w:rsidRDefault="00F40556" w:rsidP="004915F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372AD">
        <w:rPr>
          <w:rFonts w:ascii="Times New Roman" w:hAnsi="Times New Roman"/>
          <w:sz w:val="24"/>
          <w:szCs w:val="24"/>
        </w:rPr>
        <w:tab/>
        <w:t>Я, _______________________________________________________________,</w:t>
      </w:r>
    </w:p>
    <w:p w:rsidR="00F40556" w:rsidRPr="004372AD" w:rsidRDefault="00F40556" w:rsidP="00F81C02">
      <w:pPr>
        <w:jc w:val="center"/>
        <w:rPr>
          <w:i/>
          <w:sz w:val="18"/>
          <w:szCs w:val="18"/>
        </w:rPr>
      </w:pPr>
      <w:r w:rsidRPr="004372AD">
        <w:rPr>
          <w:rFonts w:ascii="Times New Roman" w:hAnsi="Times New Roman"/>
          <w:i/>
          <w:sz w:val="18"/>
          <w:szCs w:val="18"/>
        </w:rPr>
        <w:t>(фамилия, имя, отчество (при наличии) родителя полностью)</w:t>
      </w:r>
    </w:p>
    <w:p w:rsidR="00F40556" w:rsidRPr="004372AD" w:rsidRDefault="00F40556" w:rsidP="00F81C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72AD">
        <w:rPr>
          <w:rFonts w:ascii="Times New Roman" w:hAnsi="Times New Roman"/>
          <w:sz w:val="24"/>
          <w:szCs w:val="24"/>
        </w:rPr>
        <w:t>отказываюсь от места, предоставленного моему ребёнку</w:t>
      </w:r>
      <w:r>
        <w:rPr>
          <w:rFonts w:ascii="Times New Roman" w:hAnsi="Times New Roman"/>
          <w:sz w:val="24"/>
          <w:szCs w:val="24"/>
        </w:rPr>
        <w:t>________________________________</w:t>
      </w:r>
      <w:r w:rsidRPr="004372AD">
        <w:rPr>
          <w:rFonts w:ascii="Times New Roman" w:hAnsi="Times New Roman"/>
          <w:sz w:val="24"/>
          <w:szCs w:val="24"/>
        </w:rPr>
        <w:t xml:space="preserve">  _____________________________________________________________________________</w:t>
      </w:r>
    </w:p>
    <w:p w:rsidR="00F40556" w:rsidRPr="004372AD" w:rsidRDefault="00F40556" w:rsidP="00F81C02">
      <w:pPr>
        <w:spacing w:after="0" w:line="240" w:lineRule="auto"/>
        <w:ind w:firstLine="708"/>
        <w:jc w:val="both"/>
        <w:rPr>
          <w:rFonts w:ascii="Times New Roman" w:hAnsi="Times New Roman"/>
          <w:i/>
          <w:sz w:val="18"/>
          <w:szCs w:val="18"/>
        </w:rPr>
      </w:pPr>
      <w:r w:rsidRPr="004372AD">
        <w:rPr>
          <w:rFonts w:ascii="Times New Roman" w:hAnsi="Times New Roman"/>
          <w:sz w:val="24"/>
          <w:szCs w:val="24"/>
        </w:rPr>
        <w:t xml:space="preserve">             </w:t>
      </w:r>
      <w:r w:rsidRPr="004372AD">
        <w:rPr>
          <w:rFonts w:ascii="Times New Roman" w:hAnsi="Times New Roman"/>
          <w:sz w:val="18"/>
          <w:szCs w:val="18"/>
        </w:rPr>
        <w:t xml:space="preserve"> </w:t>
      </w:r>
      <w:r w:rsidRPr="004372AD">
        <w:rPr>
          <w:rFonts w:ascii="Times New Roman" w:hAnsi="Times New Roman"/>
          <w:i/>
          <w:sz w:val="18"/>
          <w:szCs w:val="18"/>
        </w:rPr>
        <w:t>фамилия, имя, отчество (при наличии) ребёнка (дата рождения ребёнка полностью)</w:t>
      </w:r>
    </w:p>
    <w:p w:rsidR="00F40556" w:rsidRPr="004372AD" w:rsidRDefault="00F40556" w:rsidP="00F81C02">
      <w:pPr>
        <w:jc w:val="both"/>
        <w:rPr>
          <w:rFonts w:ascii="Times New Roman" w:hAnsi="Times New Roman"/>
          <w:sz w:val="24"/>
          <w:szCs w:val="24"/>
        </w:rPr>
      </w:pPr>
    </w:p>
    <w:p w:rsidR="00F40556" w:rsidRPr="004372AD" w:rsidRDefault="00F40556" w:rsidP="00F81C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72AD">
        <w:rPr>
          <w:rFonts w:ascii="Times New Roman" w:hAnsi="Times New Roman"/>
          <w:sz w:val="24"/>
          <w:szCs w:val="24"/>
        </w:rPr>
        <w:t xml:space="preserve">в детском саду №_____________________________.  Прошу сохранить очерёдность и </w:t>
      </w:r>
    </w:p>
    <w:p w:rsidR="00F40556" w:rsidRPr="004372AD" w:rsidRDefault="00F40556" w:rsidP="00F81C02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 w:rsidRPr="004372AD">
        <w:rPr>
          <w:rFonts w:ascii="Times New Roman" w:hAnsi="Times New Roman"/>
          <w:i/>
          <w:sz w:val="18"/>
          <w:szCs w:val="18"/>
        </w:rPr>
        <w:t xml:space="preserve">                                      </w:t>
      </w:r>
      <w:r>
        <w:rPr>
          <w:rFonts w:ascii="Times New Roman" w:hAnsi="Times New Roman"/>
          <w:i/>
          <w:sz w:val="18"/>
          <w:szCs w:val="18"/>
        </w:rPr>
        <w:t xml:space="preserve">           </w:t>
      </w:r>
      <w:r w:rsidRPr="004372AD">
        <w:rPr>
          <w:rFonts w:ascii="Times New Roman" w:hAnsi="Times New Roman"/>
          <w:i/>
          <w:sz w:val="18"/>
          <w:szCs w:val="18"/>
        </w:rPr>
        <w:t xml:space="preserve">   (№, город)</w:t>
      </w:r>
    </w:p>
    <w:p w:rsidR="00F40556" w:rsidRPr="004372AD" w:rsidRDefault="00F40556" w:rsidP="00F81C02">
      <w:pPr>
        <w:jc w:val="both"/>
        <w:rPr>
          <w:rFonts w:ascii="Times New Roman" w:hAnsi="Times New Roman"/>
          <w:i/>
          <w:sz w:val="24"/>
          <w:szCs w:val="24"/>
        </w:rPr>
      </w:pPr>
      <w:r w:rsidRPr="004372AD">
        <w:rPr>
          <w:rFonts w:ascii="Times New Roman" w:hAnsi="Times New Roman"/>
          <w:sz w:val="24"/>
          <w:szCs w:val="24"/>
        </w:rPr>
        <w:t>данные о ребёнке в электронной очереди.</w:t>
      </w:r>
    </w:p>
    <w:p w:rsidR="00F40556" w:rsidRPr="004372AD" w:rsidRDefault="00F40556" w:rsidP="00F81C02">
      <w:pPr>
        <w:jc w:val="both"/>
        <w:rPr>
          <w:rFonts w:ascii="Times New Roman" w:hAnsi="Times New Roman"/>
          <w:sz w:val="24"/>
          <w:szCs w:val="24"/>
        </w:rPr>
      </w:pPr>
      <w:r w:rsidRPr="004372AD">
        <w:rPr>
          <w:rFonts w:ascii="Times New Roman" w:hAnsi="Times New Roman"/>
          <w:sz w:val="24"/>
          <w:szCs w:val="24"/>
        </w:rPr>
        <w:t>Даю согласие на обработку и передачу персональных данных.</w:t>
      </w:r>
    </w:p>
    <w:p w:rsidR="00F40556" w:rsidRPr="004372AD" w:rsidRDefault="00F40556" w:rsidP="00F81C02">
      <w:pPr>
        <w:jc w:val="both"/>
        <w:rPr>
          <w:rFonts w:ascii="Times New Roman" w:hAnsi="Times New Roman"/>
          <w:sz w:val="24"/>
          <w:szCs w:val="24"/>
        </w:rPr>
      </w:pPr>
    </w:p>
    <w:p w:rsidR="00F40556" w:rsidRPr="004372AD" w:rsidRDefault="00F40556" w:rsidP="00F81C02">
      <w:pPr>
        <w:jc w:val="both"/>
        <w:rPr>
          <w:rFonts w:ascii="Times New Roman" w:hAnsi="Times New Roman"/>
          <w:sz w:val="24"/>
          <w:szCs w:val="24"/>
        </w:rPr>
      </w:pPr>
      <w:r w:rsidRPr="004372AD">
        <w:rPr>
          <w:rFonts w:ascii="Times New Roman" w:hAnsi="Times New Roman"/>
          <w:sz w:val="24"/>
          <w:szCs w:val="24"/>
        </w:rPr>
        <w:t>Контактные телефоны _________________________________________________________</w:t>
      </w:r>
    </w:p>
    <w:p w:rsidR="00F40556" w:rsidRPr="004372AD" w:rsidRDefault="00F40556" w:rsidP="00F81C02">
      <w:pPr>
        <w:jc w:val="both"/>
        <w:rPr>
          <w:sz w:val="24"/>
          <w:szCs w:val="24"/>
        </w:rPr>
      </w:pPr>
    </w:p>
    <w:p w:rsidR="00F40556" w:rsidRPr="004372AD" w:rsidRDefault="00F40556" w:rsidP="00F81C02">
      <w:pPr>
        <w:jc w:val="both"/>
        <w:rPr>
          <w:sz w:val="24"/>
          <w:szCs w:val="24"/>
        </w:rPr>
      </w:pPr>
    </w:p>
    <w:p w:rsidR="00F40556" w:rsidRPr="004372AD" w:rsidRDefault="00F40556" w:rsidP="00F81C02">
      <w:pPr>
        <w:jc w:val="both"/>
        <w:rPr>
          <w:rFonts w:ascii="Times New Roman" w:hAnsi="Times New Roman"/>
          <w:sz w:val="24"/>
          <w:szCs w:val="24"/>
        </w:rPr>
      </w:pPr>
      <w:r w:rsidRPr="004372AD">
        <w:rPr>
          <w:rFonts w:ascii="Times New Roman" w:hAnsi="Times New Roman"/>
          <w:sz w:val="24"/>
          <w:szCs w:val="24"/>
        </w:rPr>
        <w:t>Дата</w:t>
      </w:r>
      <w:r w:rsidRPr="004372AD">
        <w:rPr>
          <w:rFonts w:ascii="Times New Roman" w:hAnsi="Times New Roman"/>
          <w:sz w:val="24"/>
          <w:szCs w:val="24"/>
        </w:rPr>
        <w:tab/>
      </w:r>
      <w:r w:rsidRPr="004372AD">
        <w:rPr>
          <w:rFonts w:ascii="Times New Roman" w:hAnsi="Times New Roman"/>
          <w:sz w:val="24"/>
          <w:szCs w:val="24"/>
        </w:rPr>
        <w:tab/>
      </w:r>
      <w:r w:rsidRPr="004372AD">
        <w:rPr>
          <w:rFonts w:ascii="Times New Roman" w:hAnsi="Times New Roman"/>
          <w:sz w:val="24"/>
          <w:szCs w:val="24"/>
        </w:rPr>
        <w:tab/>
      </w:r>
      <w:r w:rsidRPr="004372AD">
        <w:rPr>
          <w:rFonts w:ascii="Times New Roman" w:hAnsi="Times New Roman"/>
          <w:sz w:val="24"/>
          <w:szCs w:val="24"/>
        </w:rPr>
        <w:tab/>
      </w:r>
      <w:r w:rsidRPr="004372AD">
        <w:rPr>
          <w:rFonts w:ascii="Times New Roman" w:hAnsi="Times New Roman"/>
          <w:sz w:val="24"/>
          <w:szCs w:val="24"/>
        </w:rPr>
        <w:tab/>
      </w:r>
      <w:r w:rsidRPr="004372AD">
        <w:rPr>
          <w:rFonts w:ascii="Times New Roman" w:hAnsi="Times New Roman"/>
          <w:sz w:val="24"/>
          <w:szCs w:val="24"/>
        </w:rPr>
        <w:tab/>
      </w:r>
      <w:r w:rsidRPr="004372A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Pr="004372AD">
        <w:rPr>
          <w:rFonts w:ascii="Times New Roman" w:hAnsi="Times New Roman"/>
          <w:sz w:val="24"/>
          <w:szCs w:val="24"/>
        </w:rPr>
        <w:t>Подпись</w:t>
      </w:r>
    </w:p>
    <w:p w:rsidR="00F40556" w:rsidRDefault="00F40556" w:rsidP="001A5902">
      <w:pPr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F40556" w:rsidRDefault="00F40556" w:rsidP="00A2298E">
      <w:pPr>
        <w:spacing w:after="0" w:line="240" w:lineRule="auto"/>
        <w:jc w:val="right"/>
        <w:rPr>
          <w:rFonts w:ascii="Times New Roman" w:hAnsi="Times New Roman"/>
        </w:rPr>
      </w:pPr>
    </w:p>
    <w:p w:rsidR="00F40556" w:rsidRDefault="00F40556" w:rsidP="00A2298E">
      <w:pPr>
        <w:spacing w:after="0" w:line="240" w:lineRule="auto"/>
        <w:jc w:val="right"/>
        <w:rPr>
          <w:rFonts w:ascii="Times New Roman" w:hAnsi="Times New Roman"/>
        </w:rPr>
      </w:pPr>
    </w:p>
    <w:p w:rsidR="00F40556" w:rsidRDefault="00F40556" w:rsidP="00A2298E">
      <w:pPr>
        <w:spacing w:after="0" w:line="240" w:lineRule="auto"/>
        <w:jc w:val="right"/>
        <w:rPr>
          <w:rFonts w:ascii="Times New Roman" w:hAnsi="Times New Roman"/>
        </w:rPr>
      </w:pPr>
    </w:p>
    <w:p w:rsidR="00F40556" w:rsidRDefault="00F40556" w:rsidP="00A2298E">
      <w:pPr>
        <w:spacing w:after="0" w:line="240" w:lineRule="auto"/>
        <w:jc w:val="right"/>
        <w:rPr>
          <w:rFonts w:ascii="Times New Roman" w:hAnsi="Times New Roman"/>
        </w:rPr>
      </w:pPr>
    </w:p>
    <w:p w:rsidR="00F40556" w:rsidRDefault="00F40556" w:rsidP="00A2298E">
      <w:pPr>
        <w:spacing w:after="0" w:line="240" w:lineRule="auto"/>
        <w:jc w:val="right"/>
        <w:rPr>
          <w:rFonts w:ascii="Times New Roman" w:hAnsi="Times New Roman"/>
        </w:rPr>
      </w:pPr>
    </w:p>
    <w:p w:rsidR="00F40556" w:rsidRDefault="00F40556" w:rsidP="00A2298E">
      <w:pPr>
        <w:spacing w:after="0" w:line="240" w:lineRule="auto"/>
        <w:jc w:val="right"/>
        <w:rPr>
          <w:rFonts w:ascii="Times New Roman" w:hAnsi="Times New Roman"/>
        </w:rPr>
      </w:pPr>
    </w:p>
    <w:p w:rsidR="00F40556" w:rsidRPr="00FF1DB5" w:rsidRDefault="00F40556" w:rsidP="004915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Приложение 9</w:t>
      </w:r>
    </w:p>
    <w:p w:rsidR="00F40556" w:rsidRDefault="00F40556" w:rsidP="004915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к А</w:t>
      </w:r>
      <w:r w:rsidRPr="00FF1DB5">
        <w:rPr>
          <w:rFonts w:ascii="Times New Roman" w:hAnsi="Times New Roman"/>
          <w:color w:val="000000"/>
          <w:lang w:eastAsia="ru-RU"/>
        </w:rPr>
        <w:t xml:space="preserve">дминистративному регламенту предоставления </w:t>
      </w:r>
    </w:p>
    <w:p w:rsidR="00F40556" w:rsidRDefault="00F40556" w:rsidP="004915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 w:rsidRPr="00FF1DB5">
        <w:rPr>
          <w:rFonts w:ascii="Times New Roman" w:hAnsi="Times New Roman"/>
          <w:color w:val="000000"/>
          <w:lang w:eastAsia="ru-RU"/>
        </w:rPr>
        <w:t xml:space="preserve">муниципальной услуги «Прием заявлений, постановка </w:t>
      </w:r>
    </w:p>
    <w:p w:rsidR="00F40556" w:rsidRDefault="00F40556" w:rsidP="004915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 w:rsidRPr="00FF1DB5">
        <w:rPr>
          <w:rFonts w:ascii="Times New Roman" w:hAnsi="Times New Roman"/>
          <w:color w:val="000000"/>
          <w:lang w:eastAsia="ru-RU"/>
        </w:rPr>
        <w:t xml:space="preserve">на учет и зачисление детей в образовательные организации, </w:t>
      </w:r>
    </w:p>
    <w:p w:rsidR="00F40556" w:rsidRDefault="00F40556" w:rsidP="004915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 w:rsidRPr="00FF1DB5">
        <w:rPr>
          <w:rFonts w:ascii="Times New Roman" w:hAnsi="Times New Roman"/>
          <w:color w:val="000000"/>
          <w:lang w:eastAsia="ru-RU"/>
        </w:rPr>
        <w:t>реализующие основную образовательную пр</w:t>
      </w:r>
      <w:r>
        <w:rPr>
          <w:rFonts w:ascii="Times New Roman" w:hAnsi="Times New Roman"/>
          <w:color w:val="000000"/>
          <w:lang w:eastAsia="ru-RU"/>
        </w:rPr>
        <w:t xml:space="preserve">ограмму </w:t>
      </w:r>
    </w:p>
    <w:p w:rsidR="00F40556" w:rsidRPr="00FF1DB5" w:rsidRDefault="00F40556" w:rsidP="004915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дошкольного образования</w:t>
      </w:r>
      <w:r w:rsidRPr="00FF1DB5">
        <w:rPr>
          <w:rFonts w:ascii="Times New Roman" w:hAnsi="Times New Roman"/>
          <w:color w:val="000000"/>
          <w:lang w:eastAsia="ru-RU"/>
        </w:rPr>
        <w:t>»</w:t>
      </w:r>
    </w:p>
    <w:p w:rsidR="00F40556" w:rsidRDefault="00F40556" w:rsidP="00A2298E">
      <w:pPr>
        <w:spacing w:after="0" w:line="240" w:lineRule="auto"/>
        <w:jc w:val="right"/>
        <w:rPr>
          <w:rFonts w:ascii="Times New Roman" w:hAnsi="Times New Roman"/>
        </w:rPr>
      </w:pPr>
    </w:p>
    <w:p w:rsidR="00F40556" w:rsidRPr="006D18CA" w:rsidRDefault="00F40556" w:rsidP="00A2298E">
      <w:p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</w:rPr>
        <w:t xml:space="preserve"> </w:t>
      </w:r>
    </w:p>
    <w:p w:rsidR="00F40556" w:rsidRPr="00546460" w:rsidRDefault="00F40556" w:rsidP="00A2298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Borders>
          <w:insideH w:val="single" w:sz="4" w:space="0" w:color="000000"/>
        </w:tblBorders>
        <w:tblLook w:val="00A0"/>
      </w:tblPr>
      <w:tblGrid>
        <w:gridCol w:w="5637"/>
        <w:gridCol w:w="4252"/>
      </w:tblGrid>
      <w:tr w:rsidR="00F40556" w:rsidRPr="00D1366E" w:rsidTr="00D1366E">
        <w:tc>
          <w:tcPr>
            <w:tcW w:w="5637" w:type="dxa"/>
          </w:tcPr>
          <w:p w:rsidR="00F40556" w:rsidRPr="00D1366E" w:rsidRDefault="00F40556" w:rsidP="00D1366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40556" w:rsidRPr="00D1366E" w:rsidRDefault="00F40556" w:rsidP="00D13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66E">
              <w:rPr>
                <w:rFonts w:ascii="Times New Roman" w:hAnsi="Times New Roman"/>
                <w:sz w:val="24"/>
                <w:szCs w:val="24"/>
              </w:rPr>
              <w:t>Начальнику Отдела образования администрации города Ржева</w:t>
            </w:r>
          </w:p>
          <w:p w:rsidR="00F40556" w:rsidRPr="00D1366E" w:rsidRDefault="00F40556" w:rsidP="00D13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66E">
              <w:rPr>
                <w:rFonts w:ascii="Times New Roman" w:hAnsi="Times New Roman"/>
                <w:sz w:val="24"/>
                <w:szCs w:val="24"/>
              </w:rPr>
              <w:t>Тверской области</w:t>
            </w:r>
          </w:p>
          <w:p w:rsidR="00F40556" w:rsidRPr="00D1366E" w:rsidRDefault="00F40556" w:rsidP="00D13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66E"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  <w:p w:rsidR="00F40556" w:rsidRPr="00D1366E" w:rsidRDefault="00F40556" w:rsidP="00D13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66E"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  <w:p w:rsidR="00F40556" w:rsidRPr="00D1366E" w:rsidRDefault="00F40556" w:rsidP="00D1366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8"/>
              </w:rPr>
            </w:pPr>
            <w:r w:rsidRPr="00D1366E">
              <w:rPr>
                <w:rFonts w:ascii="Times New Roman" w:hAnsi="Times New Roman"/>
                <w:i/>
                <w:sz w:val="16"/>
                <w:szCs w:val="18"/>
              </w:rPr>
              <w:t>(фамилия, имя, отчество (при наличии)</w:t>
            </w:r>
          </w:p>
          <w:p w:rsidR="00F40556" w:rsidRPr="00D1366E" w:rsidRDefault="00F40556" w:rsidP="00D13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66E">
              <w:rPr>
                <w:rFonts w:ascii="Times New Roman" w:hAnsi="Times New Roman"/>
                <w:i/>
                <w:sz w:val="18"/>
                <w:szCs w:val="18"/>
              </w:rPr>
              <w:t>_____________________________________</w:t>
            </w:r>
            <w:r w:rsidRPr="00D1366E"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F40556" w:rsidRPr="00D1366E" w:rsidRDefault="00F40556" w:rsidP="00D1366E">
            <w:pPr>
              <w:spacing w:after="0" w:line="240" w:lineRule="auto"/>
              <w:rPr>
                <w:rFonts w:ascii="Times New Roman" w:hAnsi="Times New Roman"/>
                <w:i/>
                <w:sz w:val="16"/>
                <w:szCs w:val="18"/>
              </w:rPr>
            </w:pPr>
            <w:r w:rsidRPr="00D1366E">
              <w:rPr>
                <w:rFonts w:ascii="Times New Roman" w:hAnsi="Times New Roman"/>
                <w:i/>
                <w:sz w:val="16"/>
                <w:szCs w:val="18"/>
              </w:rPr>
              <w:t>родителя полностью)</w:t>
            </w:r>
          </w:p>
          <w:p w:rsidR="00F40556" w:rsidRPr="00D1366E" w:rsidRDefault="00F40556" w:rsidP="00D13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66E">
              <w:rPr>
                <w:rFonts w:ascii="Times New Roman" w:hAnsi="Times New Roman"/>
                <w:sz w:val="24"/>
                <w:szCs w:val="24"/>
              </w:rPr>
              <w:t>проживающего по адресу: _____</w:t>
            </w:r>
          </w:p>
          <w:p w:rsidR="00F40556" w:rsidRPr="00D1366E" w:rsidRDefault="00F40556" w:rsidP="00D13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66E"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  <w:p w:rsidR="00F40556" w:rsidRPr="00D1366E" w:rsidRDefault="00F40556" w:rsidP="00D13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66E"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  <w:p w:rsidR="00F40556" w:rsidRPr="00D1366E" w:rsidRDefault="00F40556" w:rsidP="00D1366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D1366E">
              <w:rPr>
                <w:rFonts w:ascii="Times New Roman" w:hAnsi="Times New Roman"/>
                <w:i/>
                <w:sz w:val="16"/>
                <w:szCs w:val="16"/>
              </w:rPr>
              <w:t>(город, улица, дом, квартира)</w:t>
            </w:r>
          </w:p>
        </w:tc>
      </w:tr>
    </w:tbl>
    <w:p w:rsidR="00F40556" w:rsidRDefault="00F40556" w:rsidP="00A2298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40556" w:rsidRDefault="00F40556" w:rsidP="00A2298E">
      <w:pPr>
        <w:tabs>
          <w:tab w:val="left" w:pos="3615"/>
        </w:tabs>
        <w:jc w:val="center"/>
        <w:rPr>
          <w:rFonts w:ascii="Times New Roman" w:hAnsi="Times New Roman"/>
          <w:sz w:val="24"/>
          <w:szCs w:val="24"/>
        </w:rPr>
      </w:pPr>
    </w:p>
    <w:p w:rsidR="00F40556" w:rsidRPr="004372AD" w:rsidRDefault="00F40556" w:rsidP="00A2298E">
      <w:pPr>
        <w:tabs>
          <w:tab w:val="left" w:pos="3615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Заявление</w:t>
      </w:r>
    </w:p>
    <w:p w:rsidR="00F40556" w:rsidRPr="004372AD" w:rsidRDefault="00F40556" w:rsidP="004915F9">
      <w:pPr>
        <w:tabs>
          <w:tab w:val="left" w:pos="-32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372AD">
        <w:rPr>
          <w:rFonts w:ascii="Times New Roman" w:hAnsi="Times New Roman"/>
          <w:sz w:val="24"/>
          <w:szCs w:val="24"/>
        </w:rPr>
        <w:tab/>
        <w:t>Я, ___</w:t>
      </w:r>
      <w:r>
        <w:rPr>
          <w:rFonts w:ascii="Times New Roman" w:hAnsi="Times New Roman"/>
          <w:sz w:val="24"/>
          <w:szCs w:val="24"/>
        </w:rPr>
        <w:t>_______</w:t>
      </w:r>
      <w:r w:rsidRPr="004372AD">
        <w:rPr>
          <w:rFonts w:ascii="Times New Roman" w:hAnsi="Times New Roman"/>
          <w:sz w:val="24"/>
          <w:szCs w:val="24"/>
        </w:rPr>
        <w:t>____________________________________________________________,</w:t>
      </w:r>
    </w:p>
    <w:p w:rsidR="00F40556" w:rsidRPr="004372AD" w:rsidRDefault="00F40556" w:rsidP="00A2298E">
      <w:pPr>
        <w:jc w:val="center"/>
        <w:rPr>
          <w:i/>
          <w:sz w:val="18"/>
          <w:szCs w:val="18"/>
        </w:rPr>
      </w:pPr>
      <w:r w:rsidRPr="004372AD">
        <w:rPr>
          <w:rFonts w:ascii="Times New Roman" w:hAnsi="Times New Roman"/>
          <w:i/>
          <w:sz w:val="18"/>
          <w:szCs w:val="18"/>
        </w:rPr>
        <w:t>(фамилия, имя, отчество (при наличии) родителя полностью)</w:t>
      </w:r>
    </w:p>
    <w:p w:rsidR="00F40556" w:rsidRPr="004372AD" w:rsidRDefault="00F40556" w:rsidP="00A229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72AD">
        <w:rPr>
          <w:rFonts w:ascii="Times New Roman" w:hAnsi="Times New Roman"/>
          <w:sz w:val="24"/>
          <w:szCs w:val="24"/>
        </w:rPr>
        <w:t>отказываюсь от места, предоставленного моему ребёнку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4372AD">
        <w:rPr>
          <w:rFonts w:ascii="Times New Roman" w:hAnsi="Times New Roman"/>
          <w:sz w:val="24"/>
          <w:szCs w:val="24"/>
        </w:rPr>
        <w:t xml:space="preserve">  _____________________________________________________________________________</w:t>
      </w:r>
    </w:p>
    <w:p w:rsidR="00F40556" w:rsidRPr="004372AD" w:rsidRDefault="00F40556" w:rsidP="00A2298E">
      <w:pPr>
        <w:spacing w:after="0" w:line="240" w:lineRule="auto"/>
        <w:ind w:firstLine="708"/>
        <w:jc w:val="both"/>
        <w:rPr>
          <w:rFonts w:ascii="Times New Roman" w:hAnsi="Times New Roman"/>
          <w:i/>
          <w:sz w:val="18"/>
          <w:szCs w:val="18"/>
        </w:rPr>
      </w:pPr>
      <w:r w:rsidRPr="004372AD">
        <w:rPr>
          <w:rFonts w:ascii="Times New Roman" w:hAnsi="Times New Roman"/>
          <w:sz w:val="24"/>
          <w:szCs w:val="24"/>
        </w:rPr>
        <w:t xml:space="preserve">             </w:t>
      </w:r>
      <w:r w:rsidRPr="004372AD">
        <w:rPr>
          <w:rFonts w:ascii="Times New Roman" w:hAnsi="Times New Roman"/>
          <w:sz w:val="18"/>
          <w:szCs w:val="18"/>
        </w:rPr>
        <w:t xml:space="preserve"> </w:t>
      </w:r>
      <w:r w:rsidRPr="004372AD">
        <w:rPr>
          <w:rFonts w:ascii="Times New Roman" w:hAnsi="Times New Roman"/>
          <w:i/>
          <w:sz w:val="18"/>
          <w:szCs w:val="18"/>
        </w:rPr>
        <w:t>фамилия, имя, отчество (при наличии) ребёнка (дата рождения ребёнка полностью)</w:t>
      </w:r>
    </w:p>
    <w:p w:rsidR="00F40556" w:rsidRPr="004372AD" w:rsidRDefault="00F40556" w:rsidP="00A2298E">
      <w:pPr>
        <w:jc w:val="both"/>
        <w:rPr>
          <w:rFonts w:ascii="Times New Roman" w:hAnsi="Times New Roman"/>
          <w:sz w:val="24"/>
          <w:szCs w:val="24"/>
        </w:rPr>
      </w:pPr>
    </w:p>
    <w:p w:rsidR="00F40556" w:rsidRPr="004372AD" w:rsidRDefault="00F40556" w:rsidP="00A229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72AD">
        <w:rPr>
          <w:rFonts w:ascii="Times New Roman" w:hAnsi="Times New Roman"/>
          <w:sz w:val="24"/>
          <w:szCs w:val="24"/>
        </w:rPr>
        <w:t>в детском саду №_____________________________.  Прошу</w:t>
      </w:r>
      <w:r>
        <w:rPr>
          <w:rFonts w:ascii="Times New Roman" w:hAnsi="Times New Roman"/>
          <w:sz w:val="24"/>
          <w:szCs w:val="24"/>
        </w:rPr>
        <w:t xml:space="preserve"> не сохранять очередность  и</w:t>
      </w:r>
    </w:p>
    <w:p w:rsidR="00F40556" w:rsidRPr="004372AD" w:rsidRDefault="00F40556" w:rsidP="00A2298E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 w:rsidRPr="004372AD">
        <w:rPr>
          <w:rFonts w:ascii="Times New Roman" w:hAnsi="Times New Roman"/>
          <w:i/>
          <w:sz w:val="18"/>
          <w:szCs w:val="18"/>
        </w:rPr>
        <w:t xml:space="preserve">                                      </w:t>
      </w:r>
      <w:r>
        <w:rPr>
          <w:rFonts w:ascii="Times New Roman" w:hAnsi="Times New Roman"/>
          <w:i/>
          <w:sz w:val="18"/>
          <w:szCs w:val="18"/>
        </w:rPr>
        <w:t xml:space="preserve">              </w:t>
      </w:r>
    </w:p>
    <w:p w:rsidR="00F40556" w:rsidRPr="004372AD" w:rsidRDefault="00F40556" w:rsidP="00A2298E">
      <w:pPr>
        <w:jc w:val="both"/>
        <w:rPr>
          <w:rFonts w:ascii="Times New Roman" w:hAnsi="Times New Roman"/>
          <w:i/>
          <w:sz w:val="24"/>
          <w:szCs w:val="24"/>
        </w:rPr>
      </w:pPr>
      <w:r w:rsidRPr="004372AD">
        <w:rPr>
          <w:rFonts w:ascii="Times New Roman" w:hAnsi="Times New Roman"/>
          <w:sz w:val="24"/>
          <w:szCs w:val="24"/>
        </w:rPr>
        <w:t>данные о ребёнке в электронной очереди.</w:t>
      </w:r>
    </w:p>
    <w:p w:rsidR="00F40556" w:rsidRPr="004372AD" w:rsidRDefault="00F40556" w:rsidP="00A2298E">
      <w:pPr>
        <w:jc w:val="both"/>
        <w:rPr>
          <w:rFonts w:ascii="Times New Roman" w:hAnsi="Times New Roman"/>
          <w:sz w:val="24"/>
          <w:szCs w:val="24"/>
        </w:rPr>
      </w:pPr>
      <w:r w:rsidRPr="004372AD">
        <w:rPr>
          <w:rFonts w:ascii="Times New Roman" w:hAnsi="Times New Roman"/>
          <w:sz w:val="24"/>
          <w:szCs w:val="24"/>
        </w:rPr>
        <w:t>Даю согласие на обработку и передачу персональных данных.</w:t>
      </w:r>
    </w:p>
    <w:p w:rsidR="00F40556" w:rsidRPr="004372AD" w:rsidRDefault="00F40556" w:rsidP="00A2298E">
      <w:pPr>
        <w:jc w:val="both"/>
        <w:rPr>
          <w:rFonts w:ascii="Times New Roman" w:hAnsi="Times New Roman"/>
          <w:sz w:val="24"/>
          <w:szCs w:val="24"/>
        </w:rPr>
      </w:pPr>
    </w:p>
    <w:p w:rsidR="00F40556" w:rsidRPr="004372AD" w:rsidRDefault="00F40556" w:rsidP="00A2298E">
      <w:pPr>
        <w:jc w:val="both"/>
        <w:rPr>
          <w:rFonts w:ascii="Times New Roman" w:hAnsi="Times New Roman"/>
          <w:sz w:val="24"/>
          <w:szCs w:val="24"/>
        </w:rPr>
      </w:pPr>
      <w:r w:rsidRPr="004372AD">
        <w:rPr>
          <w:rFonts w:ascii="Times New Roman" w:hAnsi="Times New Roman"/>
          <w:sz w:val="24"/>
          <w:szCs w:val="24"/>
        </w:rPr>
        <w:t>Контактные телефоны _________________________________________________________</w:t>
      </w:r>
    </w:p>
    <w:p w:rsidR="00F40556" w:rsidRPr="004372AD" w:rsidRDefault="00F40556" w:rsidP="00A2298E">
      <w:pPr>
        <w:jc w:val="both"/>
        <w:rPr>
          <w:sz w:val="24"/>
          <w:szCs w:val="24"/>
        </w:rPr>
      </w:pPr>
    </w:p>
    <w:p w:rsidR="00F40556" w:rsidRPr="004372AD" w:rsidRDefault="00F40556" w:rsidP="00A2298E">
      <w:pPr>
        <w:jc w:val="both"/>
        <w:rPr>
          <w:sz w:val="24"/>
          <w:szCs w:val="24"/>
        </w:rPr>
      </w:pPr>
    </w:p>
    <w:p w:rsidR="00F40556" w:rsidRPr="004372AD" w:rsidRDefault="00F40556" w:rsidP="00A2298E">
      <w:pPr>
        <w:jc w:val="both"/>
        <w:rPr>
          <w:rFonts w:ascii="Times New Roman" w:hAnsi="Times New Roman"/>
          <w:sz w:val="24"/>
          <w:szCs w:val="24"/>
        </w:rPr>
      </w:pPr>
      <w:r w:rsidRPr="004372AD">
        <w:rPr>
          <w:rFonts w:ascii="Times New Roman" w:hAnsi="Times New Roman"/>
          <w:sz w:val="24"/>
          <w:szCs w:val="24"/>
        </w:rPr>
        <w:t>Дата</w:t>
      </w:r>
      <w:r w:rsidRPr="004372AD">
        <w:rPr>
          <w:rFonts w:ascii="Times New Roman" w:hAnsi="Times New Roman"/>
          <w:sz w:val="24"/>
          <w:szCs w:val="24"/>
        </w:rPr>
        <w:tab/>
      </w:r>
      <w:r w:rsidRPr="004372AD">
        <w:rPr>
          <w:rFonts w:ascii="Times New Roman" w:hAnsi="Times New Roman"/>
          <w:sz w:val="24"/>
          <w:szCs w:val="24"/>
        </w:rPr>
        <w:tab/>
      </w:r>
      <w:r w:rsidRPr="004372AD">
        <w:rPr>
          <w:rFonts w:ascii="Times New Roman" w:hAnsi="Times New Roman"/>
          <w:sz w:val="24"/>
          <w:szCs w:val="24"/>
        </w:rPr>
        <w:tab/>
      </w:r>
      <w:r w:rsidRPr="004372AD">
        <w:rPr>
          <w:rFonts w:ascii="Times New Roman" w:hAnsi="Times New Roman"/>
          <w:sz w:val="24"/>
          <w:szCs w:val="24"/>
        </w:rPr>
        <w:tab/>
      </w:r>
      <w:r w:rsidRPr="004372AD">
        <w:rPr>
          <w:rFonts w:ascii="Times New Roman" w:hAnsi="Times New Roman"/>
          <w:sz w:val="24"/>
          <w:szCs w:val="24"/>
        </w:rPr>
        <w:tab/>
      </w:r>
      <w:r w:rsidRPr="004372AD">
        <w:rPr>
          <w:rFonts w:ascii="Times New Roman" w:hAnsi="Times New Roman"/>
          <w:sz w:val="24"/>
          <w:szCs w:val="24"/>
        </w:rPr>
        <w:tab/>
      </w:r>
      <w:r w:rsidRPr="004372A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Pr="004372AD">
        <w:rPr>
          <w:rFonts w:ascii="Times New Roman" w:hAnsi="Times New Roman"/>
          <w:sz w:val="24"/>
          <w:szCs w:val="24"/>
        </w:rPr>
        <w:t>Подпись</w:t>
      </w:r>
    </w:p>
    <w:p w:rsidR="00F40556" w:rsidRPr="005229AB" w:rsidRDefault="00F40556" w:rsidP="005229AB">
      <w:pPr>
        <w:rPr>
          <w:rFonts w:ascii="Times New Roman" w:hAnsi="Times New Roman"/>
          <w:i/>
          <w:sz w:val="20"/>
          <w:szCs w:val="20"/>
        </w:rPr>
      </w:pPr>
    </w:p>
    <w:p w:rsidR="00F40556" w:rsidRDefault="00F40556" w:rsidP="00A16E0E">
      <w:pPr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  <w:r w:rsidRPr="00376B6A">
        <w:rPr>
          <w:rFonts w:ascii="Times New Roman" w:hAnsi="Times New Roman"/>
          <w:color w:val="000000"/>
          <w:sz w:val="18"/>
          <w:szCs w:val="18"/>
          <w:lang w:eastAsia="ru-RU"/>
        </w:rPr>
        <w:br/>
      </w:r>
      <w:r w:rsidRPr="00A16E0E">
        <w:rPr>
          <w:rFonts w:ascii="Tahoma" w:hAnsi="Tahoma" w:cs="Tahoma"/>
          <w:color w:val="000000"/>
          <w:sz w:val="18"/>
          <w:szCs w:val="18"/>
          <w:lang w:eastAsia="ru-RU"/>
        </w:rPr>
        <w:br/>
      </w:r>
    </w:p>
    <w:p w:rsidR="00F40556" w:rsidRDefault="00F40556" w:rsidP="00A16E0E">
      <w:pPr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F40556" w:rsidRPr="00FF1DB5" w:rsidRDefault="00F40556" w:rsidP="004915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Приложение 10</w:t>
      </w:r>
    </w:p>
    <w:p w:rsidR="00F40556" w:rsidRDefault="00F40556" w:rsidP="004915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к А</w:t>
      </w:r>
      <w:r w:rsidRPr="00FF1DB5">
        <w:rPr>
          <w:rFonts w:ascii="Times New Roman" w:hAnsi="Times New Roman"/>
          <w:color w:val="000000"/>
          <w:lang w:eastAsia="ru-RU"/>
        </w:rPr>
        <w:t xml:space="preserve">дминистративному регламенту предоставления </w:t>
      </w:r>
    </w:p>
    <w:p w:rsidR="00F40556" w:rsidRDefault="00F40556" w:rsidP="004915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 w:rsidRPr="00FF1DB5">
        <w:rPr>
          <w:rFonts w:ascii="Times New Roman" w:hAnsi="Times New Roman"/>
          <w:color w:val="000000"/>
          <w:lang w:eastAsia="ru-RU"/>
        </w:rPr>
        <w:t xml:space="preserve">муниципальной услуги «Прием заявлений, постановка </w:t>
      </w:r>
    </w:p>
    <w:p w:rsidR="00F40556" w:rsidRDefault="00F40556" w:rsidP="004915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 w:rsidRPr="00FF1DB5">
        <w:rPr>
          <w:rFonts w:ascii="Times New Roman" w:hAnsi="Times New Roman"/>
          <w:color w:val="000000"/>
          <w:lang w:eastAsia="ru-RU"/>
        </w:rPr>
        <w:t xml:space="preserve">на учет и зачисление детей в образовательные организации, </w:t>
      </w:r>
    </w:p>
    <w:p w:rsidR="00F40556" w:rsidRDefault="00F40556" w:rsidP="004915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 w:rsidRPr="00FF1DB5">
        <w:rPr>
          <w:rFonts w:ascii="Times New Roman" w:hAnsi="Times New Roman"/>
          <w:color w:val="000000"/>
          <w:lang w:eastAsia="ru-RU"/>
        </w:rPr>
        <w:t>реализующие основную образовательную пр</w:t>
      </w:r>
      <w:r>
        <w:rPr>
          <w:rFonts w:ascii="Times New Roman" w:hAnsi="Times New Roman"/>
          <w:color w:val="000000"/>
          <w:lang w:eastAsia="ru-RU"/>
        </w:rPr>
        <w:t xml:space="preserve">ограмму </w:t>
      </w:r>
    </w:p>
    <w:p w:rsidR="00F40556" w:rsidRPr="00FF1DB5" w:rsidRDefault="00F40556" w:rsidP="004915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дошкольного образования</w:t>
      </w:r>
      <w:r w:rsidRPr="00FF1DB5">
        <w:rPr>
          <w:rFonts w:ascii="Times New Roman" w:hAnsi="Times New Roman"/>
          <w:color w:val="000000"/>
          <w:lang w:eastAsia="ru-RU"/>
        </w:rPr>
        <w:t>»</w:t>
      </w:r>
    </w:p>
    <w:p w:rsidR="00F40556" w:rsidRDefault="00F40556" w:rsidP="00A16E0E">
      <w:pPr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F40556" w:rsidRDefault="00F40556" w:rsidP="00A16E0E">
      <w:pPr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F40556" w:rsidRDefault="00F40556" w:rsidP="00A16E0E">
      <w:pPr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F40556" w:rsidRDefault="00F40556" w:rsidP="00A16E0E">
      <w:pPr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F40556" w:rsidRPr="005B16D4" w:rsidRDefault="00F40556" w:rsidP="004915F9">
      <w:pPr>
        <w:spacing w:after="0" w:line="240" w:lineRule="auto"/>
        <w:rPr>
          <w:rFonts w:ascii="Times New Roman" w:hAnsi="Times New Roman"/>
          <w:b/>
          <w:bCs/>
          <w:color w:val="000000"/>
          <w:sz w:val="36"/>
          <w:szCs w:val="36"/>
          <w:lang w:eastAsia="ru-RU"/>
        </w:rPr>
      </w:pPr>
      <w:r>
        <w:rPr>
          <w:rFonts w:ascii="Times New Roman" w:hAnsi="Times New Roman"/>
          <w:b/>
          <w:bCs/>
          <w:color w:val="000000"/>
          <w:sz w:val="20"/>
          <w:szCs w:val="18"/>
          <w:lang w:eastAsia="ru-RU"/>
        </w:rPr>
        <w:t xml:space="preserve"> </w:t>
      </w:r>
      <w:r w:rsidRPr="005B16D4">
        <w:rPr>
          <w:rFonts w:ascii="Times New Roman" w:hAnsi="Times New Roman"/>
          <w:b/>
          <w:bCs/>
          <w:color w:val="000000"/>
          <w:sz w:val="36"/>
          <w:szCs w:val="36"/>
          <w:lang w:eastAsia="ru-RU"/>
        </w:rPr>
        <w:t>Блок-схема предоставления муниципальной услуги</w:t>
      </w:r>
    </w:p>
    <w:p w:rsidR="00F40556" w:rsidRPr="00A16E0E" w:rsidRDefault="00F40556" w:rsidP="00A16E0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margin-left:-31.8pt;margin-top:30.6pt;width:7in;height:403.5pt;z-index:-251658240;visibility:visible" wrapcoords="-32 0 -32 21560 21600 21560 21600 0 -32 0">
            <v:imagedata r:id="rId13" o:title=""/>
            <w10:wrap type="tight"/>
          </v:shape>
        </w:pict>
      </w:r>
      <w:r w:rsidRPr="00A16E0E">
        <w:rPr>
          <w:rFonts w:ascii="Tahoma" w:hAnsi="Tahoma" w:cs="Tahoma"/>
          <w:color w:val="000000"/>
          <w:sz w:val="18"/>
          <w:szCs w:val="18"/>
          <w:lang w:eastAsia="ru-RU"/>
        </w:rPr>
        <w:br/>
      </w:r>
    </w:p>
    <w:p w:rsidR="00F40556" w:rsidRPr="00A16E0E" w:rsidRDefault="00F40556" w:rsidP="00A16E0E">
      <w:pPr>
        <w:spacing w:after="0" w:line="240" w:lineRule="auto"/>
        <w:jc w:val="center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F40556" w:rsidRDefault="00F40556" w:rsidP="002B382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16E0E">
        <w:rPr>
          <w:rFonts w:ascii="Tahoma" w:hAnsi="Tahoma" w:cs="Tahoma"/>
          <w:color w:val="000000"/>
          <w:sz w:val="18"/>
          <w:szCs w:val="18"/>
          <w:lang w:eastAsia="ru-RU"/>
        </w:rPr>
        <w:br/>
      </w:r>
    </w:p>
    <w:p w:rsidR="00F40556" w:rsidRDefault="00F40556" w:rsidP="002B382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40556" w:rsidRDefault="00F40556" w:rsidP="002B382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40556" w:rsidRDefault="00F40556" w:rsidP="002B382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40556" w:rsidRPr="00A16E0E" w:rsidRDefault="00F40556" w:rsidP="002B3826">
      <w:pPr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  <w:r w:rsidRPr="00447CFF">
        <w:rPr>
          <w:rFonts w:ascii="Tahoma" w:hAnsi="Tahoma" w:cs="Tahoma"/>
          <w:noProof/>
          <w:color w:val="000000"/>
          <w:sz w:val="18"/>
          <w:szCs w:val="18"/>
          <w:lang w:eastAsia="ru-RU"/>
        </w:rPr>
        <w:pict>
          <v:shape id="Рисунок 2" o:spid="_x0000_i1025" type="#_x0000_t75" style="width:447.5pt;height:657pt;visibility:visible">
            <v:imagedata r:id="rId14" o:title=""/>
          </v:shape>
        </w:pict>
      </w:r>
    </w:p>
    <w:p w:rsidR="00F40556" w:rsidRPr="00A16E0E" w:rsidRDefault="00F40556" w:rsidP="00A16E0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16E0E">
        <w:rPr>
          <w:rFonts w:ascii="Tahoma" w:hAnsi="Tahoma" w:cs="Tahoma"/>
          <w:color w:val="000000"/>
          <w:sz w:val="18"/>
          <w:szCs w:val="18"/>
          <w:lang w:eastAsia="ru-RU"/>
        </w:rPr>
        <w:br/>
      </w:r>
    </w:p>
    <w:p w:rsidR="00F40556" w:rsidRPr="00A16E0E" w:rsidRDefault="00F40556" w:rsidP="00A16E0E">
      <w:pPr>
        <w:spacing w:after="0" w:line="240" w:lineRule="auto"/>
        <w:jc w:val="center"/>
        <w:rPr>
          <w:rFonts w:ascii="Tahoma" w:hAnsi="Tahoma" w:cs="Tahoma"/>
          <w:color w:val="000000"/>
          <w:sz w:val="18"/>
          <w:szCs w:val="18"/>
          <w:lang w:eastAsia="ru-RU"/>
        </w:rPr>
      </w:pPr>
      <w:r w:rsidRPr="00447CFF">
        <w:rPr>
          <w:rFonts w:ascii="Tahoma" w:hAnsi="Tahoma" w:cs="Tahoma"/>
          <w:noProof/>
          <w:color w:val="000000"/>
          <w:sz w:val="18"/>
          <w:szCs w:val="18"/>
          <w:lang w:eastAsia="ru-RU"/>
        </w:rPr>
        <w:pict>
          <v:shape id="Рисунок 3" o:spid="_x0000_i1026" type="#_x0000_t75" style="width:352.5pt;height:693.5pt;visibility:visible">
            <v:imagedata r:id="rId15" o:title=""/>
          </v:shape>
        </w:pict>
      </w:r>
    </w:p>
    <w:p w:rsidR="00F40556" w:rsidRPr="00C55050" w:rsidRDefault="00F40556" w:rsidP="00A16E0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16E0E">
        <w:rPr>
          <w:rFonts w:ascii="Tahoma" w:hAnsi="Tahoma" w:cs="Tahoma"/>
          <w:color w:val="000000"/>
          <w:sz w:val="18"/>
          <w:szCs w:val="18"/>
          <w:lang w:eastAsia="ru-RU"/>
        </w:rPr>
        <w:br/>
      </w:r>
    </w:p>
    <w:p w:rsidR="00F40556" w:rsidRPr="00FF1DB5" w:rsidRDefault="00F40556" w:rsidP="004915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Приложение 11</w:t>
      </w:r>
    </w:p>
    <w:p w:rsidR="00F40556" w:rsidRDefault="00F40556" w:rsidP="004915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к А</w:t>
      </w:r>
      <w:r w:rsidRPr="00FF1DB5">
        <w:rPr>
          <w:rFonts w:ascii="Times New Roman" w:hAnsi="Times New Roman"/>
          <w:color w:val="000000"/>
          <w:lang w:eastAsia="ru-RU"/>
        </w:rPr>
        <w:t xml:space="preserve">дминистративному регламенту предоставления </w:t>
      </w:r>
    </w:p>
    <w:p w:rsidR="00F40556" w:rsidRDefault="00F40556" w:rsidP="004915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 w:rsidRPr="00FF1DB5">
        <w:rPr>
          <w:rFonts w:ascii="Times New Roman" w:hAnsi="Times New Roman"/>
          <w:color w:val="000000"/>
          <w:lang w:eastAsia="ru-RU"/>
        </w:rPr>
        <w:t xml:space="preserve">муниципальной услуги «Прием заявлений, постановка </w:t>
      </w:r>
    </w:p>
    <w:p w:rsidR="00F40556" w:rsidRDefault="00F40556" w:rsidP="004915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 w:rsidRPr="00FF1DB5">
        <w:rPr>
          <w:rFonts w:ascii="Times New Roman" w:hAnsi="Times New Roman"/>
          <w:color w:val="000000"/>
          <w:lang w:eastAsia="ru-RU"/>
        </w:rPr>
        <w:t xml:space="preserve">на учет и зачисление детей в образовательные организации, </w:t>
      </w:r>
    </w:p>
    <w:p w:rsidR="00F40556" w:rsidRDefault="00F40556" w:rsidP="004915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 w:rsidRPr="00FF1DB5">
        <w:rPr>
          <w:rFonts w:ascii="Times New Roman" w:hAnsi="Times New Roman"/>
          <w:color w:val="000000"/>
          <w:lang w:eastAsia="ru-RU"/>
        </w:rPr>
        <w:t>реализующие основную образовательную пр</w:t>
      </w:r>
      <w:r>
        <w:rPr>
          <w:rFonts w:ascii="Times New Roman" w:hAnsi="Times New Roman"/>
          <w:color w:val="000000"/>
          <w:lang w:eastAsia="ru-RU"/>
        </w:rPr>
        <w:t xml:space="preserve">ограмму </w:t>
      </w:r>
    </w:p>
    <w:p w:rsidR="00F40556" w:rsidRPr="00FF1DB5" w:rsidRDefault="00F40556" w:rsidP="004915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дошкольного образования</w:t>
      </w:r>
      <w:r w:rsidRPr="00FF1DB5">
        <w:rPr>
          <w:rFonts w:ascii="Times New Roman" w:hAnsi="Times New Roman"/>
          <w:color w:val="000000"/>
          <w:lang w:eastAsia="ru-RU"/>
        </w:rPr>
        <w:t>»</w:t>
      </w:r>
    </w:p>
    <w:p w:rsidR="00F40556" w:rsidRPr="00C55050" w:rsidRDefault="00F40556" w:rsidP="00A16E0E">
      <w:pPr>
        <w:spacing w:after="100" w:afterAutospacing="1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40556" w:rsidRPr="00C55050" w:rsidRDefault="00F40556" w:rsidP="00CF0FFF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  <w:t>_______________________________________</w:t>
      </w:r>
    </w:p>
    <w:p w:rsidR="00F40556" w:rsidRPr="00C55050" w:rsidRDefault="00F40556" w:rsidP="005B16D4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5050">
        <w:rPr>
          <w:rFonts w:ascii="Times New Roman" w:hAnsi="Times New Roman"/>
          <w:color w:val="000000"/>
          <w:sz w:val="24"/>
          <w:szCs w:val="24"/>
          <w:vertAlign w:val="subscript"/>
          <w:lang w:eastAsia="ru-RU"/>
        </w:rPr>
        <w:t>(наименование организации)</w:t>
      </w:r>
    </w:p>
    <w:p w:rsidR="00F40556" w:rsidRPr="00C55050" w:rsidRDefault="00F40556" w:rsidP="005B16D4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_______________________________________</w:t>
      </w:r>
    </w:p>
    <w:p w:rsidR="00F40556" w:rsidRPr="00C55050" w:rsidRDefault="00F40556" w:rsidP="005B16D4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vertAlign w:val="subscript"/>
          <w:lang w:eastAsia="ru-RU"/>
        </w:rPr>
      </w:pPr>
      <w:r w:rsidRPr="00C55050">
        <w:rPr>
          <w:rFonts w:ascii="Times New Roman" w:hAnsi="Times New Roman"/>
          <w:color w:val="000000"/>
          <w:sz w:val="24"/>
          <w:szCs w:val="24"/>
          <w:vertAlign w:val="subscript"/>
          <w:lang w:eastAsia="ru-RU"/>
        </w:rPr>
        <w:t>(ФИО должностного лица)</w:t>
      </w:r>
    </w:p>
    <w:p w:rsidR="00F40556" w:rsidRPr="00C55050" w:rsidRDefault="00F40556" w:rsidP="005B16D4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40556" w:rsidRPr="00C55050" w:rsidRDefault="00F40556" w:rsidP="005B16D4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t>* Ф.И.О. физического лица</w:t>
      </w:r>
    </w:p>
    <w:p w:rsidR="00F40556" w:rsidRPr="00C55050" w:rsidRDefault="00F40556" w:rsidP="005B16D4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_______________________________________</w:t>
      </w:r>
    </w:p>
    <w:p w:rsidR="00F40556" w:rsidRPr="00C55050" w:rsidRDefault="00F40556" w:rsidP="005B16D4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t>* Местонахождение физического лица</w:t>
      </w:r>
    </w:p>
    <w:p w:rsidR="00F40556" w:rsidRPr="00C55050" w:rsidRDefault="00F40556" w:rsidP="005B16D4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5050">
        <w:rPr>
          <w:rFonts w:ascii="Times New Roman" w:hAnsi="Times New Roman"/>
          <w:color w:val="000000"/>
          <w:sz w:val="24"/>
          <w:szCs w:val="24"/>
          <w:vertAlign w:val="subscript"/>
          <w:lang w:eastAsia="ru-RU"/>
        </w:rPr>
        <w:t>(фактический адрес)</w:t>
      </w:r>
    </w:p>
    <w:p w:rsidR="00F40556" w:rsidRPr="00C55050" w:rsidRDefault="00F40556" w:rsidP="005B16D4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_______________________________________</w:t>
      </w:r>
    </w:p>
    <w:p w:rsidR="00F40556" w:rsidRPr="00C55050" w:rsidRDefault="00F40556" w:rsidP="005B16D4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_______________________________________</w:t>
      </w:r>
    </w:p>
    <w:p w:rsidR="00F40556" w:rsidRPr="00C55050" w:rsidRDefault="00F40556" w:rsidP="005B16D4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t>Телефон:_______________________________</w:t>
      </w:r>
    </w:p>
    <w:p w:rsidR="00F40556" w:rsidRPr="00C55050" w:rsidRDefault="00F40556" w:rsidP="00A16E0E">
      <w:pPr>
        <w:spacing w:after="100" w:afterAutospacing="1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t>Адрес электронной почты:_______________</w:t>
      </w:r>
    </w:p>
    <w:p w:rsidR="00F40556" w:rsidRPr="00C55050" w:rsidRDefault="00F40556" w:rsidP="00A16E0E">
      <w:pPr>
        <w:spacing w:after="100" w:afterAutospacing="1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_______________________________________</w:t>
      </w:r>
    </w:p>
    <w:p w:rsidR="00F40556" w:rsidRPr="004915F9" w:rsidRDefault="00F40556" w:rsidP="00A16E0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915F9">
        <w:rPr>
          <w:rFonts w:ascii="Times New Roman" w:hAnsi="Times New Roman"/>
          <w:b/>
          <w:color w:val="000000"/>
          <w:sz w:val="24"/>
          <w:szCs w:val="24"/>
          <w:lang w:eastAsia="ru-RU"/>
        </w:rPr>
        <w:t>Жалоба на действие (бездействие) органа или его должностного лица</w:t>
      </w:r>
    </w:p>
    <w:p w:rsidR="00F40556" w:rsidRPr="00C55050" w:rsidRDefault="00F40556" w:rsidP="00A16E0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  <w:t>* на действия (бездействие): </w:t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  <w:t>________________________________________________________________________________________________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__________________________________________________________</w:t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</w:r>
    </w:p>
    <w:p w:rsidR="00F40556" w:rsidRPr="00C55050" w:rsidRDefault="00F40556" w:rsidP="00A16E0E">
      <w:p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5050">
        <w:rPr>
          <w:rFonts w:ascii="Times New Roman" w:hAnsi="Times New Roman"/>
          <w:color w:val="000000"/>
          <w:sz w:val="24"/>
          <w:szCs w:val="24"/>
          <w:vertAlign w:val="subscript"/>
          <w:lang w:eastAsia="ru-RU"/>
        </w:rPr>
        <w:t>(наименование органа или должность, ФИО должностного лица органа)</w:t>
      </w:r>
    </w:p>
    <w:p w:rsidR="00F40556" w:rsidRPr="00C55050" w:rsidRDefault="00F40556" w:rsidP="00CF0FFF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  <w:t>* существо жалобы:</w:t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  <w:t>_____________________________________________________________________________</w:t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  <w:t>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_______________________________</w:t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t>_</w:t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  <w:t>_____________________________________________________________________________</w:t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C55050">
        <w:rPr>
          <w:rFonts w:ascii="Times New Roman" w:hAnsi="Times New Roman"/>
          <w:color w:val="000000"/>
          <w:sz w:val="24"/>
          <w:szCs w:val="24"/>
          <w:vertAlign w:val="subscript"/>
          <w:lang w:eastAsia="ru-RU"/>
        </w:rPr>
        <w:t>(краткое изложение обжалуемых действий (бездействия), указать основания, по которым лицо, подающее жалобу, не согласно с действием (бездействием) со ссылками на пункты регламента)</w:t>
      </w:r>
    </w:p>
    <w:p w:rsidR="00F40556" w:rsidRDefault="00F40556" w:rsidP="00CF0FFF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  <w:t>поля, отмеченные звездочкой (*), обязательны для заполнения.</w:t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  <w:t>Перечень прилагаемой документации:</w:t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</w:r>
    </w:p>
    <w:p w:rsidR="00F40556" w:rsidRDefault="00F40556" w:rsidP="00CF0FFF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40556" w:rsidRPr="00C55050" w:rsidRDefault="00F40556" w:rsidP="00CF0FFF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Дата «_</w:t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t>___»_______________ 20_______г.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</w:t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t>Подпись __________________</w:t>
      </w:r>
    </w:p>
    <w:p w:rsidR="00F40556" w:rsidRPr="00FF1DB5" w:rsidRDefault="00F40556" w:rsidP="004915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Приложение 12</w:t>
      </w:r>
    </w:p>
    <w:p w:rsidR="00F40556" w:rsidRDefault="00F40556" w:rsidP="004915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к А</w:t>
      </w:r>
      <w:r w:rsidRPr="00FF1DB5">
        <w:rPr>
          <w:rFonts w:ascii="Times New Roman" w:hAnsi="Times New Roman"/>
          <w:color w:val="000000"/>
          <w:lang w:eastAsia="ru-RU"/>
        </w:rPr>
        <w:t xml:space="preserve">дминистративному регламенту предоставления </w:t>
      </w:r>
    </w:p>
    <w:p w:rsidR="00F40556" w:rsidRDefault="00F40556" w:rsidP="004915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 w:rsidRPr="00FF1DB5">
        <w:rPr>
          <w:rFonts w:ascii="Times New Roman" w:hAnsi="Times New Roman"/>
          <w:color w:val="000000"/>
          <w:lang w:eastAsia="ru-RU"/>
        </w:rPr>
        <w:t xml:space="preserve">муниципальной услуги «Прием заявлений, постановка </w:t>
      </w:r>
    </w:p>
    <w:p w:rsidR="00F40556" w:rsidRDefault="00F40556" w:rsidP="004915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 w:rsidRPr="00FF1DB5">
        <w:rPr>
          <w:rFonts w:ascii="Times New Roman" w:hAnsi="Times New Roman"/>
          <w:color w:val="000000"/>
          <w:lang w:eastAsia="ru-RU"/>
        </w:rPr>
        <w:t xml:space="preserve">на учет и зачисление детей в образовательные организации, </w:t>
      </w:r>
    </w:p>
    <w:p w:rsidR="00F40556" w:rsidRDefault="00F40556" w:rsidP="004915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 w:rsidRPr="00FF1DB5">
        <w:rPr>
          <w:rFonts w:ascii="Times New Roman" w:hAnsi="Times New Roman"/>
          <w:color w:val="000000"/>
          <w:lang w:eastAsia="ru-RU"/>
        </w:rPr>
        <w:t>реализующие основную образовательную пр</w:t>
      </w:r>
      <w:r>
        <w:rPr>
          <w:rFonts w:ascii="Times New Roman" w:hAnsi="Times New Roman"/>
          <w:color w:val="000000"/>
          <w:lang w:eastAsia="ru-RU"/>
        </w:rPr>
        <w:t xml:space="preserve">ограмму </w:t>
      </w:r>
    </w:p>
    <w:p w:rsidR="00F40556" w:rsidRPr="00FF1DB5" w:rsidRDefault="00F40556" w:rsidP="004915F9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дошкольного образования</w:t>
      </w:r>
      <w:r w:rsidRPr="00FF1DB5">
        <w:rPr>
          <w:rFonts w:ascii="Times New Roman" w:hAnsi="Times New Roman"/>
          <w:color w:val="000000"/>
          <w:lang w:eastAsia="ru-RU"/>
        </w:rPr>
        <w:t>»</w:t>
      </w:r>
    </w:p>
    <w:p w:rsidR="00F40556" w:rsidRDefault="00F40556" w:rsidP="00A16E0E">
      <w:pPr>
        <w:spacing w:after="100" w:afterAutospacing="1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40556" w:rsidRPr="00C55050" w:rsidRDefault="00F40556" w:rsidP="00A16E0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</w:r>
    </w:p>
    <w:p w:rsidR="00F40556" w:rsidRPr="004915F9" w:rsidRDefault="00F40556" w:rsidP="00A16E0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915F9">
        <w:rPr>
          <w:rFonts w:ascii="Times New Roman" w:hAnsi="Times New Roman"/>
          <w:b/>
          <w:color w:val="000000"/>
          <w:sz w:val="24"/>
          <w:szCs w:val="24"/>
          <w:lang w:eastAsia="ru-RU"/>
        </w:rPr>
        <w:t>РЕШЕНИЕ</w:t>
      </w:r>
    </w:p>
    <w:p w:rsidR="00F40556" w:rsidRPr="00C55050" w:rsidRDefault="00F40556" w:rsidP="004915F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  <w:t>по жалобе на решение, действие (бездействие) органа или его должностного лица.</w:t>
      </w:r>
    </w:p>
    <w:p w:rsidR="00F40556" w:rsidRDefault="00F40556" w:rsidP="00A16E0E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  <w:t>Исх. от _________ № ___________</w:t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</w:r>
    </w:p>
    <w:p w:rsidR="00F40556" w:rsidRDefault="00F40556" w:rsidP="00A16E0E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40556" w:rsidRPr="00C55050" w:rsidRDefault="00F40556" w:rsidP="00A16E0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40556" w:rsidRDefault="00F40556" w:rsidP="00CF0FFF">
      <w:pPr>
        <w:spacing w:after="100" w:afterAutospacing="1" w:line="240" w:lineRule="auto"/>
        <w:ind w:firstLine="122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t>Наименование органа или должность, фамилия и инициалы должностного лица органа, принявшего решение по жалобе:</w:t>
      </w:r>
    </w:p>
    <w:p w:rsidR="00F40556" w:rsidRDefault="00F40556" w:rsidP="00CF0FFF">
      <w:pPr>
        <w:spacing w:after="100" w:afterAutospacing="1" w:line="240" w:lineRule="auto"/>
        <w:ind w:firstLine="122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  <w:t>________________________________________________________________________________________________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__________________________________________________________</w:t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  <w:t>Ф.И.О. физического лица, обратившегося с жалобой: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____________________________________</w:t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  <w:t>________________________________________________________________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__________________</w:t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  <w:t>Номер жалобы, дата и место принятия решения: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________________________________________</w:t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  <w:t>________________________________________________________________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__________________</w:t>
      </w:r>
    </w:p>
    <w:p w:rsidR="00F40556" w:rsidRDefault="00F40556" w:rsidP="004915F9">
      <w:p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t>Изложение жалобы по существу: 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_____________________________________________________</w:t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  <w:t>________________________________________________________________________________________________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__________________________________________________________</w:t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  <w:t>_______________________________________________________________________________________________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__________________________________________________________</w:t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t>_</w:t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  <w:t>Изложение возражений, объяснений Заявителя: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_________________________________________</w:t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  <w:t>__________________________________________________________________________________</w:t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  <w:t>__________________________________________________________________________________</w:t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  <w:t>УСТАНОВИЛ(А):</w:t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  <w:t>Фактические и иные обстоятельства дела, установленные органом или должностным лицом, рассматривающим жалобу: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___________________________________________________________</w:t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__________________________________________________________________________________</w:t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  <w:t>__________________________________________________________________________________</w:t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  <w:t>_______________________________________________________________________________________________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___________________________________________________________</w:t>
      </w:r>
    </w:p>
    <w:p w:rsidR="00F40556" w:rsidRPr="0018222A" w:rsidRDefault="00F40556" w:rsidP="0018222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  <w:t>Доказательства, на которых основаны выводы по результатам рассмотрения жалобы:</w:t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  <w:t>________________________________________________________________________________________________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__________________________________________________________</w:t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  <w:t>______________________________________________________________________________________________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__________________________________________________________</w:t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t>__</w:t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  <w:t xml:space="preserve">Законы и иные нормативные правовые акты, которыми руководствовался орган или должностное лицо при принятии решения, и мотивы, по которым орган или должностное лицо не применил законы и иные нормативные правовые акты,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которые ссылался заявитель </w:t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  <w:t>_____________________________________________________________________________________________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__________________________________________________________</w:t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t>___</w:t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18222A">
        <w:rPr>
          <w:rFonts w:ascii="Times New Roman" w:hAnsi="Times New Roman"/>
          <w:color w:val="000000"/>
          <w:sz w:val="24"/>
          <w:szCs w:val="24"/>
          <w:lang w:eastAsia="ru-RU"/>
        </w:rPr>
        <w:t>РЕШИЛ(А): удовлетворить жалобу/отказать в удовлетворении жалобы (указывается одно из решений пункта 5.4 Административного регламента предоставления муниципальной услуги «Прием заявлений, постановка на учет и зачисление детей в образовательные организации, реализующие основную образовательную программу дошкольного образования»).</w:t>
      </w:r>
    </w:p>
    <w:p w:rsidR="00F40556" w:rsidRPr="0018222A" w:rsidRDefault="00F40556" w:rsidP="0018222A">
      <w:pP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br/>
      </w:r>
    </w:p>
    <w:p w:rsidR="00F40556" w:rsidRPr="00C55050" w:rsidRDefault="00F40556" w:rsidP="00A16E0E">
      <w:p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5050">
        <w:rPr>
          <w:rFonts w:ascii="Times New Roman" w:hAnsi="Times New Roman"/>
          <w:color w:val="000000"/>
          <w:sz w:val="24"/>
          <w:szCs w:val="24"/>
          <w:lang w:eastAsia="ru-RU"/>
        </w:rPr>
        <w:t>Подпись (расшифровка) /_____________/_________________________/</w:t>
      </w:r>
    </w:p>
    <w:p w:rsidR="00F40556" w:rsidRPr="00FF1DB5" w:rsidRDefault="00F40556" w:rsidP="0018222A">
      <w:pP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 xml:space="preserve"> </w:t>
      </w:r>
    </w:p>
    <w:p w:rsidR="00F40556" w:rsidRPr="00C55050" w:rsidRDefault="00F40556">
      <w:pPr>
        <w:rPr>
          <w:rFonts w:ascii="Times New Roman" w:hAnsi="Times New Roman"/>
          <w:sz w:val="24"/>
          <w:szCs w:val="24"/>
        </w:rPr>
      </w:pPr>
    </w:p>
    <w:sectPr w:rsidR="00F40556" w:rsidRPr="00C55050" w:rsidSect="00A371AD">
      <w:headerReference w:type="even" r:id="rId16"/>
      <w:pgSz w:w="11906" w:h="16838"/>
      <w:pgMar w:top="1134" w:right="566" w:bottom="1134" w:left="144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0556" w:rsidRDefault="00F40556">
      <w:r>
        <w:separator/>
      </w:r>
    </w:p>
  </w:endnote>
  <w:endnote w:type="continuationSeparator" w:id="1">
    <w:p w:rsidR="00F40556" w:rsidRDefault="00F40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0556" w:rsidRDefault="00F40556">
      <w:r>
        <w:separator/>
      </w:r>
    </w:p>
  </w:footnote>
  <w:footnote w:type="continuationSeparator" w:id="1">
    <w:p w:rsidR="00F40556" w:rsidRDefault="00F405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556" w:rsidRDefault="00F40556" w:rsidP="0054098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40556" w:rsidRDefault="00F4055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912025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B6AD3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C8C1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7F0C3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8B5CEA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1E7B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3CC27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8C0464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88C6E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CE875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522707B"/>
    <w:multiLevelType w:val="hybridMultilevel"/>
    <w:tmpl w:val="3774B6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6E0E"/>
    <w:rsid w:val="00000348"/>
    <w:rsid w:val="00003E8A"/>
    <w:rsid w:val="0000401F"/>
    <w:rsid w:val="00013B7A"/>
    <w:rsid w:val="0001583D"/>
    <w:rsid w:val="00016236"/>
    <w:rsid w:val="00022400"/>
    <w:rsid w:val="00054176"/>
    <w:rsid w:val="00057EF0"/>
    <w:rsid w:val="00063247"/>
    <w:rsid w:val="0006753C"/>
    <w:rsid w:val="00074F26"/>
    <w:rsid w:val="0007601C"/>
    <w:rsid w:val="000816A9"/>
    <w:rsid w:val="00084635"/>
    <w:rsid w:val="000912F1"/>
    <w:rsid w:val="000A712B"/>
    <w:rsid w:val="000A7590"/>
    <w:rsid w:val="000D6E74"/>
    <w:rsid w:val="001019A4"/>
    <w:rsid w:val="00102E56"/>
    <w:rsid w:val="0011229D"/>
    <w:rsid w:val="00113FD4"/>
    <w:rsid w:val="0011699A"/>
    <w:rsid w:val="00117517"/>
    <w:rsid w:val="00136F45"/>
    <w:rsid w:val="00180E45"/>
    <w:rsid w:val="0018222A"/>
    <w:rsid w:val="00186DA4"/>
    <w:rsid w:val="0019454D"/>
    <w:rsid w:val="001953BD"/>
    <w:rsid w:val="001A3D1D"/>
    <w:rsid w:val="001A5902"/>
    <w:rsid w:val="001D1307"/>
    <w:rsid w:val="001D3EE7"/>
    <w:rsid w:val="001D57F9"/>
    <w:rsid w:val="0020304E"/>
    <w:rsid w:val="00203D6D"/>
    <w:rsid w:val="002268CF"/>
    <w:rsid w:val="00230B33"/>
    <w:rsid w:val="002367A1"/>
    <w:rsid w:val="00264F75"/>
    <w:rsid w:val="00284A2C"/>
    <w:rsid w:val="0028766C"/>
    <w:rsid w:val="002A1983"/>
    <w:rsid w:val="002B3826"/>
    <w:rsid w:val="002B5431"/>
    <w:rsid w:val="002B7C17"/>
    <w:rsid w:val="002C470E"/>
    <w:rsid w:val="002D53D5"/>
    <w:rsid w:val="002D623A"/>
    <w:rsid w:val="002E1C66"/>
    <w:rsid w:val="002E3AD8"/>
    <w:rsid w:val="002F72F1"/>
    <w:rsid w:val="0031774A"/>
    <w:rsid w:val="003331B0"/>
    <w:rsid w:val="00344B9E"/>
    <w:rsid w:val="003600B9"/>
    <w:rsid w:val="003677DE"/>
    <w:rsid w:val="00372146"/>
    <w:rsid w:val="003726A0"/>
    <w:rsid w:val="00376B6A"/>
    <w:rsid w:val="00382888"/>
    <w:rsid w:val="0038295E"/>
    <w:rsid w:val="00384962"/>
    <w:rsid w:val="003A0BB6"/>
    <w:rsid w:val="003A475A"/>
    <w:rsid w:val="003B3A27"/>
    <w:rsid w:val="003C05D4"/>
    <w:rsid w:val="003C4D4C"/>
    <w:rsid w:val="003D31F7"/>
    <w:rsid w:val="003E5ADF"/>
    <w:rsid w:val="003F3644"/>
    <w:rsid w:val="003F7073"/>
    <w:rsid w:val="00401297"/>
    <w:rsid w:val="00406584"/>
    <w:rsid w:val="00412F0E"/>
    <w:rsid w:val="004162F1"/>
    <w:rsid w:val="004351EE"/>
    <w:rsid w:val="004372AD"/>
    <w:rsid w:val="004416BF"/>
    <w:rsid w:val="00443959"/>
    <w:rsid w:val="00447CFF"/>
    <w:rsid w:val="004668A9"/>
    <w:rsid w:val="0048589C"/>
    <w:rsid w:val="00487119"/>
    <w:rsid w:val="004915F9"/>
    <w:rsid w:val="00497CA0"/>
    <w:rsid w:val="00497F7E"/>
    <w:rsid w:val="004B176C"/>
    <w:rsid w:val="004D205E"/>
    <w:rsid w:val="004E4AE3"/>
    <w:rsid w:val="005055F1"/>
    <w:rsid w:val="00507300"/>
    <w:rsid w:val="005141F0"/>
    <w:rsid w:val="005210BC"/>
    <w:rsid w:val="005229AB"/>
    <w:rsid w:val="00522A1A"/>
    <w:rsid w:val="0052574D"/>
    <w:rsid w:val="00540988"/>
    <w:rsid w:val="00546460"/>
    <w:rsid w:val="00552F3A"/>
    <w:rsid w:val="00562CE0"/>
    <w:rsid w:val="005643EA"/>
    <w:rsid w:val="00565ECB"/>
    <w:rsid w:val="00576DA0"/>
    <w:rsid w:val="005974BC"/>
    <w:rsid w:val="005A5249"/>
    <w:rsid w:val="005A62DF"/>
    <w:rsid w:val="005B16D4"/>
    <w:rsid w:val="005B5FB0"/>
    <w:rsid w:val="005B6ECE"/>
    <w:rsid w:val="005B7A5E"/>
    <w:rsid w:val="005C33ED"/>
    <w:rsid w:val="005C53A9"/>
    <w:rsid w:val="005D2860"/>
    <w:rsid w:val="005D2F86"/>
    <w:rsid w:val="005E0831"/>
    <w:rsid w:val="005E2E3A"/>
    <w:rsid w:val="005E4BFA"/>
    <w:rsid w:val="00600416"/>
    <w:rsid w:val="0062495E"/>
    <w:rsid w:val="00627A3F"/>
    <w:rsid w:val="00670ECB"/>
    <w:rsid w:val="00682923"/>
    <w:rsid w:val="0069672D"/>
    <w:rsid w:val="006A0CCF"/>
    <w:rsid w:val="006B08CD"/>
    <w:rsid w:val="006C60EA"/>
    <w:rsid w:val="006D18CA"/>
    <w:rsid w:val="006E784B"/>
    <w:rsid w:val="00704354"/>
    <w:rsid w:val="00710B69"/>
    <w:rsid w:val="00713BC1"/>
    <w:rsid w:val="00727DAE"/>
    <w:rsid w:val="00730D9B"/>
    <w:rsid w:val="00735314"/>
    <w:rsid w:val="00743DA3"/>
    <w:rsid w:val="007458DB"/>
    <w:rsid w:val="0075090F"/>
    <w:rsid w:val="0075191F"/>
    <w:rsid w:val="00764D04"/>
    <w:rsid w:val="00765FE7"/>
    <w:rsid w:val="00776BF2"/>
    <w:rsid w:val="00777E18"/>
    <w:rsid w:val="0079479F"/>
    <w:rsid w:val="007A4505"/>
    <w:rsid w:val="007E3552"/>
    <w:rsid w:val="007F0D00"/>
    <w:rsid w:val="0081221F"/>
    <w:rsid w:val="00813463"/>
    <w:rsid w:val="0081374D"/>
    <w:rsid w:val="00823035"/>
    <w:rsid w:val="0083023A"/>
    <w:rsid w:val="00833EFE"/>
    <w:rsid w:val="00842F31"/>
    <w:rsid w:val="00844B7F"/>
    <w:rsid w:val="0085622B"/>
    <w:rsid w:val="008639F3"/>
    <w:rsid w:val="00870738"/>
    <w:rsid w:val="00870D24"/>
    <w:rsid w:val="00896742"/>
    <w:rsid w:val="008967A9"/>
    <w:rsid w:val="008B3804"/>
    <w:rsid w:val="008B649B"/>
    <w:rsid w:val="008C41FD"/>
    <w:rsid w:val="008F50F1"/>
    <w:rsid w:val="00907E3B"/>
    <w:rsid w:val="009104DF"/>
    <w:rsid w:val="009309D3"/>
    <w:rsid w:val="00936FC9"/>
    <w:rsid w:val="009508D2"/>
    <w:rsid w:val="0095683F"/>
    <w:rsid w:val="00974169"/>
    <w:rsid w:val="00976E8F"/>
    <w:rsid w:val="009849BD"/>
    <w:rsid w:val="00986C5E"/>
    <w:rsid w:val="00993B8A"/>
    <w:rsid w:val="009956D6"/>
    <w:rsid w:val="009A7797"/>
    <w:rsid w:val="009C0D42"/>
    <w:rsid w:val="009D075D"/>
    <w:rsid w:val="009D1AD9"/>
    <w:rsid w:val="009E215F"/>
    <w:rsid w:val="009F37CE"/>
    <w:rsid w:val="009F4B99"/>
    <w:rsid w:val="00A01822"/>
    <w:rsid w:val="00A05B1B"/>
    <w:rsid w:val="00A16E0E"/>
    <w:rsid w:val="00A2298E"/>
    <w:rsid w:val="00A36575"/>
    <w:rsid w:val="00A36E55"/>
    <w:rsid w:val="00A371AD"/>
    <w:rsid w:val="00A41F53"/>
    <w:rsid w:val="00A44AE7"/>
    <w:rsid w:val="00A865CE"/>
    <w:rsid w:val="00AD2D09"/>
    <w:rsid w:val="00AE4878"/>
    <w:rsid w:val="00B02817"/>
    <w:rsid w:val="00B11058"/>
    <w:rsid w:val="00B33AD1"/>
    <w:rsid w:val="00B4796C"/>
    <w:rsid w:val="00B5052C"/>
    <w:rsid w:val="00B515CB"/>
    <w:rsid w:val="00B57D2F"/>
    <w:rsid w:val="00B910C3"/>
    <w:rsid w:val="00BA1FCC"/>
    <w:rsid w:val="00BA4A2C"/>
    <w:rsid w:val="00BA64D6"/>
    <w:rsid w:val="00BB3EE6"/>
    <w:rsid w:val="00BC2936"/>
    <w:rsid w:val="00BC6721"/>
    <w:rsid w:val="00BC755D"/>
    <w:rsid w:val="00BC7B03"/>
    <w:rsid w:val="00BF27FA"/>
    <w:rsid w:val="00C05B12"/>
    <w:rsid w:val="00C074A6"/>
    <w:rsid w:val="00C11BC2"/>
    <w:rsid w:val="00C323D6"/>
    <w:rsid w:val="00C41B98"/>
    <w:rsid w:val="00C52E23"/>
    <w:rsid w:val="00C55050"/>
    <w:rsid w:val="00C67C46"/>
    <w:rsid w:val="00C70B79"/>
    <w:rsid w:val="00C82D11"/>
    <w:rsid w:val="00C975EE"/>
    <w:rsid w:val="00CA27D7"/>
    <w:rsid w:val="00CB04AB"/>
    <w:rsid w:val="00CB14FF"/>
    <w:rsid w:val="00CB720E"/>
    <w:rsid w:val="00CC143E"/>
    <w:rsid w:val="00CD16C2"/>
    <w:rsid w:val="00CD55DD"/>
    <w:rsid w:val="00CD6EBB"/>
    <w:rsid w:val="00CE3AD7"/>
    <w:rsid w:val="00CF0A04"/>
    <w:rsid w:val="00CF0FFF"/>
    <w:rsid w:val="00CF108D"/>
    <w:rsid w:val="00CF6F77"/>
    <w:rsid w:val="00D00BAF"/>
    <w:rsid w:val="00D10943"/>
    <w:rsid w:val="00D1366E"/>
    <w:rsid w:val="00D510C0"/>
    <w:rsid w:val="00D52F89"/>
    <w:rsid w:val="00D54D2D"/>
    <w:rsid w:val="00D67D42"/>
    <w:rsid w:val="00D74BA0"/>
    <w:rsid w:val="00D84D4D"/>
    <w:rsid w:val="00D91E07"/>
    <w:rsid w:val="00D965B1"/>
    <w:rsid w:val="00DA477A"/>
    <w:rsid w:val="00DA4E1A"/>
    <w:rsid w:val="00DA631E"/>
    <w:rsid w:val="00DE0290"/>
    <w:rsid w:val="00DE6D87"/>
    <w:rsid w:val="00E10C2E"/>
    <w:rsid w:val="00E246F9"/>
    <w:rsid w:val="00E407B2"/>
    <w:rsid w:val="00E46820"/>
    <w:rsid w:val="00E55EF7"/>
    <w:rsid w:val="00E74B17"/>
    <w:rsid w:val="00E75F82"/>
    <w:rsid w:val="00E77C18"/>
    <w:rsid w:val="00EB4F68"/>
    <w:rsid w:val="00EB7A22"/>
    <w:rsid w:val="00ED0583"/>
    <w:rsid w:val="00EE1CFE"/>
    <w:rsid w:val="00EE23E6"/>
    <w:rsid w:val="00EE32DC"/>
    <w:rsid w:val="00EF1526"/>
    <w:rsid w:val="00EF3552"/>
    <w:rsid w:val="00F02229"/>
    <w:rsid w:val="00F04FDD"/>
    <w:rsid w:val="00F314F8"/>
    <w:rsid w:val="00F3672B"/>
    <w:rsid w:val="00F40556"/>
    <w:rsid w:val="00F5026F"/>
    <w:rsid w:val="00F57071"/>
    <w:rsid w:val="00F7194A"/>
    <w:rsid w:val="00F81C02"/>
    <w:rsid w:val="00F83013"/>
    <w:rsid w:val="00F878F3"/>
    <w:rsid w:val="00F941DE"/>
    <w:rsid w:val="00FA7493"/>
    <w:rsid w:val="00FB53B9"/>
    <w:rsid w:val="00FC1959"/>
    <w:rsid w:val="00FD0787"/>
    <w:rsid w:val="00FD7CC4"/>
    <w:rsid w:val="00FE175C"/>
    <w:rsid w:val="00FE3881"/>
    <w:rsid w:val="00FE539C"/>
    <w:rsid w:val="00FE752E"/>
    <w:rsid w:val="00FF1DB5"/>
    <w:rsid w:val="00FF5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A2C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A16E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link w:val="Heading2Char"/>
    <w:uiPriority w:val="99"/>
    <w:qFormat/>
    <w:rsid w:val="00A16E0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16E0E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16E0E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BalloonText">
    <w:name w:val="Balloon Text"/>
    <w:basedOn w:val="Normal"/>
    <w:link w:val="BalloonTextChar"/>
    <w:uiPriority w:val="99"/>
    <w:rsid w:val="00A16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A16E0E"/>
    <w:rPr>
      <w:rFonts w:ascii="Tahoma" w:hAnsi="Tahoma" w:cs="Tahoma"/>
      <w:sz w:val="16"/>
      <w:szCs w:val="16"/>
    </w:rPr>
  </w:style>
  <w:style w:type="paragraph" w:customStyle="1" w:styleId="a">
    <w:name w:val="регл"/>
    <w:basedOn w:val="Normal"/>
    <w:link w:val="a0"/>
    <w:uiPriority w:val="99"/>
    <w:rsid w:val="00A36575"/>
    <w:pPr>
      <w:spacing w:after="0" w:line="240" w:lineRule="auto"/>
      <w:jc w:val="both"/>
    </w:pPr>
    <w:rPr>
      <w:rFonts w:ascii="Times New Roman" w:eastAsia="Times New Roman" w:hAnsi="Times New Roman"/>
      <w:color w:val="000000"/>
      <w:lang w:eastAsia="ru-RU"/>
    </w:rPr>
  </w:style>
  <w:style w:type="character" w:customStyle="1" w:styleId="a0">
    <w:name w:val="регл Знак"/>
    <w:basedOn w:val="DefaultParagraphFont"/>
    <w:link w:val="a"/>
    <w:uiPriority w:val="99"/>
    <w:locked/>
    <w:rsid w:val="00A36575"/>
    <w:rPr>
      <w:rFonts w:ascii="Times New Roman" w:hAnsi="Times New Roman" w:cs="Times New Roman"/>
      <w:color w:val="000000"/>
      <w:lang w:eastAsia="ru-RU"/>
    </w:rPr>
  </w:style>
  <w:style w:type="character" w:styleId="Hyperlink">
    <w:name w:val="Hyperlink"/>
    <w:basedOn w:val="DefaultParagraphFont"/>
    <w:uiPriority w:val="99"/>
    <w:rsid w:val="00507300"/>
    <w:rPr>
      <w:rFonts w:cs="Times New Roman"/>
      <w:color w:val="0000FF"/>
      <w:u w:val="single"/>
    </w:rPr>
  </w:style>
  <w:style w:type="paragraph" w:customStyle="1" w:styleId="1">
    <w:name w:val="Без интервала1"/>
    <w:uiPriority w:val="99"/>
    <w:rsid w:val="00DA4E1A"/>
    <w:rPr>
      <w:rFonts w:eastAsia="Times New Roman"/>
      <w:lang w:eastAsia="en-US"/>
    </w:rPr>
  </w:style>
  <w:style w:type="table" w:styleId="TableGrid">
    <w:name w:val="Table Grid"/>
    <w:basedOn w:val="TableNormal"/>
    <w:uiPriority w:val="99"/>
    <w:rsid w:val="00344B9E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l">
    <w:name w:val="hl"/>
    <w:basedOn w:val="DefaultParagraphFont"/>
    <w:uiPriority w:val="99"/>
    <w:rsid w:val="00E407B2"/>
    <w:rPr>
      <w:rFonts w:cs="Times New Roman"/>
    </w:rPr>
  </w:style>
  <w:style w:type="paragraph" w:customStyle="1" w:styleId="ConsPlusNormal">
    <w:name w:val="ConsPlusNormal"/>
    <w:uiPriority w:val="99"/>
    <w:rsid w:val="003677D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1">
    <w:name w:val="Содержимое таблицы"/>
    <w:basedOn w:val="Normal"/>
    <w:uiPriority w:val="99"/>
    <w:rsid w:val="003677DE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uiPriority w:val="99"/>
    <w:rsid w:val="005229A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F81C02"/>
    <w:pPr>
      <w:widowControl w:val="0"/>
      <w:spacing w:before="280" w:after="280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ConsPlusTitle">
    <w:name w:val="ConsPlusTitle"/>
    <w:uiPriority w:val="99"/>
    <w:rsid w:val="00F81C0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rsid w:val="002B7C17"/>
    <w:rPr>
      <w:rFonts w:cs="Times New Roman"/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A371A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3F0B"/>
    <w:rPr>
      <w:lang w:eastAsia="en-US"/>
    </w:rPr>
  </w:style>
  <w:style w:type="character" w:styleId="PageNumber">
    <w:name w:val="page number"/>
    <w:basedOn w:val="DefaultParagraphFont"/>
    <w:uiPriority w:val="99"/>
    <w:rsid w:val="00A371A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1374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53F0B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6715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71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71539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715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zhevotdobraz@yandex.ru" TargetMode="External"/><Relationship Id="rId13" Type="http://schemas.openxmlformats.org/officeDocument/2006/relationships/image" Target="media/image1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88;&#1078;&#1077;&#1074;-&#1086;&#1073;&#1088;&#1072;&#1079;&#1086;&#1074;&#1072;&#1085;&#1080;&#1077;.&#1088;&#1092;" TargetMode="External"/><Relationship Id="rId12" Type="http://schemas.openxmlformats.org/officeDocument/2006/relationships/hyperlink" Target="http://&#1088;&#1078;&#1077;&#1074;-&#1086;&#1073;&#1088;&#1072;&#1079;&#1086;&#1074;&#1072;&#1085;&#1080;&#1077;.&#1088;&#1092;.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o.tvobr.ru:8880/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3.jpeg"/><Relationship Id="rId10" Type="http://schemas.openxmlformats.org/officeDocument/2006/relationships/hyperlink" Target="http://www.gosuslugi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&#1088;&#1078;&#1077;&#1074;-&#1086;&#1073;&#1088;&#1072;&#1079;&#1086;&#1074;&#1072;&#1085;&#1080;&#1077;.&#1088;&#1092;" TargetMode="Externa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2888</TotalTime>
  <Pages>36</Pages>
  <Words>15103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mahinistka</cp:lastModifiedBy>
  <cp:revision>122</cp:revision>
  <cp:lastPrinted>2021-11-11T09:27:00Z</cp:lastPrinted>
  <dcterms:created xsi:type="dcterms:W3CDTF">2020-02-20T12:47:00Z</dcterms:created>
  <dcterms:modified xsi:type="dcterms:W3CDTF">2021-11-12T07:52:00Z</dcterms:modified>
</cp:coreProperties>
</file>